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1E3" w:rsidRPr="007901F2" w:rsidRDefault="006A11E3" w:rsidP="00662920">
      <w:pPr>
        <w:rPr>
          <w:rFonts w:ascii="Liberation Serif" w:hAnsi="Liberation Serif"/>
          <w:sz w:val="28"/>
          <w:szCs w:val="28"/>
        </w:rPr>
      </w:pPr>
    </w:p>
    <w:p w:rsidR="006A11E3" w:rsidRPr="007901F2" w:rsidRDefault="002D39F9" w:rsidP="00EB088A">
      <w:pPr>
        <w:pStyle w:val="1"/>
        <w:ind w:left="5387"/>
        <w:rPr>
          <w:rFonts w:ascii="Liberation Serif" w:hAnsi="Liberation Serif"/>
          <w:b w:val="0"/>
          <w:bCs/>
          <w:iCs w:val="0"/>
        </w:rPr>
      </w:pPr>
      <w:r w:rsidRPr="002D39F9">
        <w:rPr>
          <w:rFonts w:ascii="Liberation Serif" w:hAnsi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6A11E3" w:rsidRDefault="002D39F9" w:rsidP="00FB62FD">
                  <w:pPr>
                    <w:ind w:left="-567"/>
                  </w:pPr>
                  <w:r w:rsidRPr="002D39F9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0.25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6A11E3" w:rsidRPr="007901F2" w:rsidRDefault="006A11E3" w:rsidP="00EB088A">
      <w:pPr>
        <w:pStyle w:val="1"/>
        <w:ind w:left="5387"/>
        <w:rPr>
          <w:rFonts w:ascii="Liberation Serif" w:hAnsi="Liberation Serif"/>
          <w:bCs/>
          <w:iCs w:val="0"/>
        </w:rPr>
      </w:pPr>
    </w:p>
    <w:p w:rsidR="00184222" w:rsidRDefault="00184222" w:rsidP="006D3BC5">
      <w:pPr>
        <w:spacing w:before="120"/>
        <w:ind w:firstLine="0"/>
        <w:jc w:val="center"/>
        <w:rPr>
          <w:rFonts w:ascii="Liberation Serif" w:hAnsi="Liberation Serif"/>
          <w:b/>
          <w:sz w:val="28"/>
          <w:szCs w:val="28"/>
        </w:rPr>
      </w:pPr>
    </w:p>
    <w:p w:rsidR="006A11E3" w:rsidRPr="007901F2" w:rsidRDefault="006A11E3" w:rsidP="006D3BC5">
      <w:pPr>
        <w:spacing w:before="120"/>
        <w:ind w:firstLine="0"/>
        <w:jc w:val="center"/>
        <w:rPr>
          <w:rFonts w:ascii="Liberation Serif" w:hAnsi="Liberation Serif"/>
          <w:b/>
          <w:sz w:val="28"/>
          <w:szCs w:val="28"/>
        </w:rPr>
      </w:pPr>
      <w:r w:rsidRPr="007901F2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6A11E3" w:rsidRPr="007901F2" w:rsidRDefault="006A11E3" w:rsidP="006D3BC5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7901F2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6A11E3" w:rsidRPr="007901F2" w:rsidRDefault="006A11E3" w:rsidP="006D3BC5">
      <w:pPr>
        <w:ind w:right="-1" w:firstLine="0"/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7901F2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7901F2">
        <w:rPr>
          <w:rFonts w:ascii="Liberation Serif" w:hAnsi="Liberation Serif"/>
          <w:b/>
          <w:sz w:val="28"/>
          <w:szCs w:val="28"/>
        </w:rPr>
        <w:t xml:space="preserve"> СОЗЫВ</w:t>
      </w:r>
      <w:r w:rsidRPr="007901F2">
        <w:rPr>
          <w:rFonts w:ascii="Liberation Serif" w:hAnsi="Liberation Serif"/>
          <w:b/>
          <w:sz w:val="28"/>
          <w:szCs w:val="28"/>
        </w:rPr>
        <w:br/>
      </w:r>
      <w:r w:rsidRPr="007901F2">
        <w:rPr>
          <w:rFonts w:ascii="Liberation Serif" w:hAnsi="Liberation Serif"/>
          <w:b/>
          <w:spacing w:val="50"/>
          <w:sz w:val="28"/>
          <w:szCs w:val="28"/>
        </w:rPr>
        <w:t>РЕШЕНИЕ</w:t>
      </w:r>
    </w:p>
    <w:p w:rsidR="006A11E3" w:rsidRPr="007901F2" w:rsidRDefault="002D39F9" w:rsidP="00796A0D">
      <w:pPr>
        <w:spacing w:before="400"/>
        <w:ind w:firstLine="0"/>
        <w:rPr>
          <w:rFonts w:ascii="Liberation Serif" w:hAnsi="Liberation Serif"/>
          <w:sz w:val="28"/>
          <w:szCs w:val="28"/>
        </w:rPr>
      </w:pPr>
      <w:r w:rsidRPr="002D39F9">
        <w:rPr>
          <w:rFonts w:ascii="Liberation Serif" w:hAnsi="Liberation Serif"/>
          <w:noProof/>
        </w:rPr>
        <w:pict>
          <v:line id="Line 3" o:spid="_x0000_s1027" style="position:absolute;left:0;text-align:left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F296C">
        <w:rPr>
          <w:rFonts w:ascii="Liberation Serif" w:hAnsi="Liberation Serif"/>
          <w:sz w:val="28"/>
          <w:szCs w:val="28"/>
        </w:rPr>
        <w:t>от 06.12.2023 № 304</w:t>
      </w:r>
    </w:p>
    <w:p w:rsidR="006A11E3" w:rsidRDefault="006A11E3" w:rsidP="00133698">
      <w:pPr>
        <w:rPr>
          <w:rFonts w:ascii="Liberation Serif" w:hAnsi="Liberation Serif"/>
          <w:sz w:val="28"/>
          <w:szCs w:val="28"/>
        </w:rPr>
      </w:pPr>
    </w:p>
    <w:p w:rsidR="00B67934" w:rsidRPr="007901F2" w:rsidRDefault="00B67934" w:rsidP="00133698">
      <w:pPr>
        <w:rPr>
          <w:rFonts w:ascii="Liberation Serif" w:hAnsi="Liberation Serif"/>
          <w:sz w:val="28"/>
          <w:szCs w:val="28"/>
        </w:rPr>
      </w:pPr>
    </w:p>
    <w:p w:rsidR="006A11E3" w:rsidRPr="007901F2" w:rsidRDefault="006A11E3" w:rsidP="00B67934">
      <w:pPr>
        <w:pStyle w:val="ConsTitle"/>
        <w:widowControl/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color w:val="000000"/>
          <w:sz w:val="28"/>
          <w:szCs w:val="28"/>
        </w:rPr>
        <w:t>О бюджете Каменск-Уральског</w:t>
      </w:r>
      <w:r w:rsidR="00B67934">
        <w:rPr>
          <w:rFonts w:ascii="Liberation Serif" w:hAnsi="Liberation Serif" w:cs="Liberation Serif"/>
          <w:color w:val="000000"/>
          <w:sz w:val="28"/>
          <w:szCs w:val="28"/>
        </w:rPr>
        <w:t xml:space="preserve">о городского округа на 2024 год </w:t>
      </w:r>
      <w:r w:rsidR="00B67934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901F2">
        <w:rPr>
          <w:rFonts w:ascii="Liberation Serif" w:hAnsi="Liberation Serif" w:cs="Liberation Serif"/>
          <w:color w:val="000000"/>
          <w:sz w:val="28"/>
          <w:szCs w:val="28"/>
        </w:rPr>
        <w:t>и плановый период 2025 и 2026 годов</w:t>
      </w:r>
    </w:p>
    <w:p w:rsidR="006A11E3" w:rsidRPr="00B67934" w:rsidRDefault="006A11E3" w:rsidP="00C7122D">
      <w:pPr>
        <w:pStyle w:val="ConsTitle"/>
        <w:widowControl/>
        <w:tabs>
          <w:tab w:val="left" w:pos="709"/>
        </w:tabs>
        <w:ind w:right="0"/>
        <w:rPr>
          <w:rFonts w:ascii="Liberation Serif" w:hAnsi="Liberation Serif" w:cs="Liberation Serif"/>
          <w:b w:val="0"/>
          <w:color w:val="000000"/>
          <w:sz w:val="28"/>
          <w:szCs w:val="28"/>
        </w:rPr>
      </w:pPr>
    </w:p>
    <w:p w:rsidR="006A11E3" w:rsidRPr="007901F2" w:rsidRDefault="006A11E3" w:rsidP="00C7122D">
      <w:pPr>
        <w:pStyle w:val="a4"/>
        <w:tabs>
          <w:tab w:val="left" w:pos="0"/>
        </w:tabs>
        <w:ind w:right="-1"/>
        <w:rPr>
          <w:rFonts w:ascii="Liberation Serif" w:hAnsi="Liberation Serif" w:cs="Liberation Serif"/>
          <w:b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831F32" w:rsidRPr="007901F2">
        <w:rPr>
          <w:rFonts w:ascii="Liberation Serif" w:hAnsi="Liberation Serif" w:cs="Liberation Serif"/>
          <w:sz w:val="28"/>
          <w:szCs w:val="28"/>
        </w:rPr>
        <w:br/>
      </w:r>
      <w:r w:rsidRPr="007901F2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831F32" w:rsidRPr="007901F2">
        <w:rPr>
          <w:rFonts w:ascii="Liberation Serif" w:hAnsi="Liberation Serif" w:cs="Liberation Serif"/>
          <w:sz w:val="28"/>
          <w:szCs w:val="28"/>
        </w:rPr>
        <w:br/>
      </w:r>
      <w:r w:rsidRPr="007901F2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</w:t>
      </w:r>
      <w:r w:rsidR="00486117" w:rsidRPr="007901F2">
        <w:rPr>
          <w:rFonts w:ascii="Liberation Serif" w:hAnsi="Liberation Serif" w:cs="Liberation Serif"/>
          <w:sz w:val="28"/>
          <w:szCs w:val="28"/>
        </w:rPr>
        <w:t xml:space="preserve">от 18.09.2019 </w:t>
      </w:r>
      <w:r w:rsidR="00C7122D" w:rsidRPr="007901F2">
        <w:rPr>
          <w:rFonts w:ascii="Liberation Serif" w:hAnsi="Liberation Serif" w:cs="Liberation Serif"/>
          <w:sz w:val="28"/>
          <w:szCs w:val="28"/>
        </w:rPr>
        <w:br/>
      </w:r>
      <w:r w:rsidRPr="007901F2">
        <w:rPr>
          <w:rFonts w:ascii="Liberation Serif" w:hAnsi="Liberation Serif" w:cs="Liberation Serif"/>
          <w:sz w:val="28"/>
          <w:szCs w:val="28"/>
        </w:rPr>
        <w:t>№ 554, решений Думы Каменск-Ур</w:t>
      </w:r>
      <w:r w:rsidR="00486117" w:rsidRPr="007901F2">
        <w:rPr>
          <w:rFonts w:ascii="Liberation Serif" w:hAnsi="Liberation Serif" w:cs="Liberation Serif"/>
          <w:sz w:val="28"/>
          <w:szCs w:val="28"/>
        </w:rPr>
        <w:t xml:space="preserve">альского городского округа </w:t>
      </w:r>
      <w:r w:rsidR="00C7122D" w:rsidRPr="007901F2">
        <w:rPr>
          <w:rFonts w:ascii="Liberation Serif" w:hAnsi="Liberation Serif" w:cs="Liberation Serif"/>
          <w:sz w:val="28"/>
          <w:szCs w:val="28"/>
        </w:rPr>
        <w:t xml:space="preserve">от </w:t>
      </w:r>
      <w:r w:rsidR="00486117" w:rsidRPr="007901F2">
        <w:rPr>
          <w:rFonts w:ascii="Liberation Serif" w:hAnsi="Liberation Serif" w:cs="Liberation Serif"/>
          <w:sz w:val="28"/>
          <w:szCs w:val="28"/>
        </w:rPr>
        <w:t>2</w:t>
      </w:r>
      <w:r w:rsidR="00C7122D" w:rsidRPr="007901F2">
        <w:rPr>
          <w:rFonts w:ascii="Liberation Serif" w:hAnsi="Liberation Serif" w:cs="Liberation Serif"/>
          <w:sz w:val="28"/>
          <w:szCs w:val="28"/>
        </w:rPr>
        <w:t xml:space="preserve">4.02.2021 </w:t>
      </w:r>
      <w:r w:rsidR="00C7122D" w:rsidRPr="007901F2">
        <w:rPr>
          <w:rFonts w:ascii="Liberation Serif" w:hAnsi="Liberation Serif" w:cs="Liberation Serif"/>
          <w:sz w:val="28"/>
          <w:szCs w:val="28"/>
        </w:rPr>
        <w:br/>
        <w:t xml:space="preserve">№ 804, от 24.11.2021 № 32, от 29.03.2023 № 204), </w:t>
      </w:r>
      <w:r w:rsidRPr="007901F2">
        <w:rPr>
          <w:rFonts w:ascii="Liberation Serif" w:hAnsi="Liberation Serif" w:cs="Liberation Serif"/>
          <w:sz w:val="28"/>
          <w:szCs w:val="28"/>
        </w:rPr>
        <w:t>и статьей 22</w:t>
      </w:r>
      <w:r w:rsidR="00831F32" w:rsidRPr="007901F2">
        <w:rPr>
          <w:rFonts w:ascii="Liberation Serif" w:hAnsi="Liberation Serif" w:cs="Liberation Serif"/>
          <w:sz w:val="28"/>
          <w:szCs w:val="28"/>
        </w:rPr>
        <w:t xml:space="preserve"> </w:t>
      </w:r>
      <w:r w:rsidRPr="007901F2">
        <w:rPr>
          <w:rFonts w:ascii="Liberation Serif" w:hAnsi="Liberation Serif" w:cs="Liberation Serif"/>
          <w:sz w:val="28"/>
          <w:szCs w:val="28"/>
        </w:rPr>
        <w:t>У</w:t>
      </w:r>
      <w:r w:rsidR="00C7122D" w:rsidRPr="007901F2">
        <w:rPr>
          <w:rFonts w:ascii="Liberation Serif" w:hAnsi="Liberation Serif" w:cs="Liberation Serif"/>
          <w:sz w:val="28"/>
          <w:szCs w:val="28"/>
        </w:rPr>
        <w:t xml:space="preserve">става муниципального образования Каменск-Уральский городской </w:t>
      </w:r>
      <w:r w:rsidRPr="007901F2">
        <w:rPr>
          <w:rFonts w:ascii="Liberation Serif" w:hAnsi="Liberation Serif" w:cs="Liberation Serif"/>
          <w:sz w:val="28"/>
          <w:szCs w:val="28"/>
        </w:rPr>
        <w:t>округ</w:t>
      </w:r>
      <w:r w:rsidR="00C7122D" w:rsidRPr="007901F2">
        <w:rPr>
          <w:rFonts w:ascii="Liberation Serif" w:hAnsi="Liberation Serif" w:cs="Liberation Serif"/>
          <w:sz w:val="28"/>
          <w:szCs w:val="28"/>
        </w:rPr>
        <w:t xml:space="preserve"> </w:t>
      </w:r>
      <w:r w:rsidRPr="007901F2">
        <w:rPr>
          <w:rFonts w:ascii="Liberation Serif" w:hAnsi="Liberation Serif" w:cs="Liberation Serif"/>
          <w:sz w:val="28"/>
          <w:szCs w:val="28"/>
        </w:rPr>
        <w:t xml:space="preserve">Свердловской области, с учётом результатов публичных слушаний, проведённых 16 ноября 2023 года, Дума Каменск-Уральского городского округа </w:t>
      </w:r>
    </w:p>
    <w:p w:rsidR="006A11E3" w:rsidRPr="007901F2" w:rsidRDefault="006A11E3" w:rsidP="00486117">
      <w:pPr>
        <w:tabs>
          <w:tab w:val="left" w:pos="0"/>
        </w:tabs>
        <w:ind w:firstLine="0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b/>
          <w:color w:val="000000"/>
          <w:sz w:val="28"/>
          <w:szCs w:val="28"/>
        </w:rPr>
        <w:t>РЕШИЛА:</w:t>
      </w:r>
    </w:p>
    <w:p w:rsidR="006A11E3" w:rsidRPr="007901F2" w:rsidRDefault="00C7122D" w:rsidP="00486117">
      <w:pPr>
        <w:tabs>
          <w:tab w:val="left" w:pos="800"/>
          <w:tab w:val="left" w:pos="1080"/>
        </w:tabs>
        <w:rPr>
          <w:rFonts w:ascii="Liberation Serif" w:hAnsi="Liberation Serif" w:cs="Liberation Serif"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color w:val="000000"/>
          <w:sz w:val="28"/>
          <w:szCs w:val="28"/>
        </w:rPr>
        <w:t xml:space="preserve">1. </w:t>
      </w:r>
      <w:r w:rsidR="006A11E3" w:rsidRPr="007901F2">
        <w:rPr>
          <w:rFonts w:ascii="Liberation Serif" w:hAnsi="Liberation Serif" w:cs="Liberation Serif"/>
          <w:color w:val="000000"/>
          <w:sz w:val="28"/>
          <w:szCs w:val="28"/>
        </w:rPr>
        <w:t>Утвердить общий объем доходов бюджета Каменск-Уральского городского округа:</w:t>
      </w:r>
    </w:p>
    <w:p w:rsidR="006A11E3" w:rsidRPr="007901F2" w:rsidRDefault="006A11E3" w:rsidP="00486117">
      <w:pPr>
        <w:tabs>
          <w:tab w:val="left" w:pos="800"/>
        </w:tabs>
        <w:rPr>
          <w:rFonts w:ascii="Liberation Serif" w:hAnsi="Liberation Serif" w:cs="Liberation Serif"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color w:val="000000"/>
          <w:sz w:val="28"/>
          <w:szCs w:val="28"/>
        </w:rPr>
        <w:t>1) 8 933 756,8 тысяч рублей на 2024 год;</w:t>
      </w:r>
    </w:p>
    <w:p w:rsidR="006A11E3" w:rsidRPr="007901F2" w:rsidRDefault="006A11E3" w:rsidP="00486117">
      <w:pPr>
        <w:tabs>
          <w:tab w:val="left" w:pos="800"/>
        </w:tabs>
        <w:rPr>
          <w:rFonts w:ascii="Liberation Serif" w:hAnsi="Liberation Serif" w:cs="Liberation Serif"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color w:val="000000"/>
          <w:sz w:val="28"/>
          <w:szCs w:val="28"/>
        </w:rPr>
        <w:t>2) 9</w:t>
      </w:r>
      <w:r w:rsidRPr="007901F2"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Pr="007901F2">
        <w:rPr>
          <w:rFonts w:ascii="Liberation Serif" w:hAnsi="Liberation Serif" w:cs="Liberation Serif"/>
          <w:color w:val="000000"/>
          <w:sz w:val="28"/>
          <w:szCs w:val="28"/>
        </w:rPr>
        <w:t>033</w:t>
      </w:r>
      <w:r w:rsidRPr="007901F2"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Pr="007901F2">
        <w:rPr>
          <w:rFonts w:ascii="Liberation Serif" w:hAnsi="Liberation Serif" w:cs="Liberation Serif"/>
          <w:color w:val="000000"/>
          <w:sz w:val="28"/>
          <w:szCs w:val="28"/>
        </w:rPr>
        <w:t>219,1 тысяч рублей на 2025 год;</w:t>
      </w:r>
    </w:p>
    <w:p w:rsidR="006A11E3" w:rsidRPr="007901F2" w:rsidRDefault="006A11E3" w:rsidP="00486117">
      <w:pPr>
        <w:tabs>
          <w:tab w:val="left" w:pos="800"/>
        </w:tabs>
        <w:rPr>
          <w:rFonts w:ascii="Liberation Serif" w:hAnsi="Liberation Serif" w:cs="Liberation Serif"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color w:val="000000"/>
          <w:sz w:val="28"/>
          <w:szCs w:val="28"/>
        </w:rPr>
        <w:t>3) 8 622 208,7 тысяч рублей на 2026 год.</w:t>
      </w:r>
    </w:p>
    <w:p w:rsidR="006A11E3" w:rsidRPr="007901F2" w:rsidRDefault="006A11E3" w:rsidP="00486117">
      <w:pPr>
        <w:tabs>
          <w:tab w:val="left" w:pos="800"/>
          <w:tab w:val="left" w:pos="1000"/>
          <w:tab w:val="left" w:pos="12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2. Утвердить общий объем расходов бюджета Каменск-Уральского городского округа:</w:t>
      </w:r>
    </w:p>
    <w:p w:rsidR="006A11E3" w:rsidRPr="007901F2" w:rsidRDefault="006A11E3" w:rsidP="001434B3">
      <w:pPr>
        <w:tabs>
          <w:tab w:val="left" w:pos="709"/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</w:t>
      </w:r>
      <w:r w:rsidRPr="007901F2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7901F2">
        <w:rPr>
          <w:rFonts w:ascii="Liberation Serif" w:hAnsi="Liberation Serif" w:cs="Liberation Serif"/>
          <w:sz w:val="28"/>
          <w:szCs w:val="28"/>
        </w:rPr>
        <w:t xml:space="preserve">9 076 858,8 тысяч рублей на 2024 год; </w:t>
      </w:r>
    </w:p>
    <w:p w:rsidR="006A11E3" w:rsidRPr="007901F2" w:rsidRDefault="006A11E3" w:rsidP="001434B3">
      <w:pPr>
        <w:tabs>
          <w:tab w:val="left" w:pos="709"/>
          <w:tab w:val="left" w:pos="800"/>
        </w:tabs>
        <w:rPr>
          <w:rFonts w:ascii="Liberation Serif" w:hAnsi="Liberation Serif" w:cs="Liberation Serif"/>
          <w:spacing w:val="-2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</w:t>
      </w:r>
      <w:r w:rsidRPr="007901F2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7901F2">
        <w:rPr>
          <w:rFonts w:ascii="Liberation Serif" w:hAnsi="Liberation Serif" w:cs="Liberation Serif"/>
          <w:sz w:val="28"/>
          <w:szCs w:val="28"/>
        </w:rPr>
        <w:t>9 184 663,1 тысяч рублей</w:t>
      </w:r>
      <w:r w:rsidRPr="007901F2">
        <w:rPr>
          <w:rFonts w:ascii="Liberation Serif" w:hAnsi="Liberation Serif" w:cs="Liberation Serif"/>
          <w:spacing w:val="-2"/>
          <w:sz w:val="28"/>
          <w:szCs w:val="28"/>
        </w:rPr>
        <w:t>, в том числе общий объём условно утверждённых расходов - 113 000,0 тысяч рублей, на 2025 год;</w:t>
      </w:r>
    </w:p>
    <w:p w:rsidR="006A11E3" w:rsidRPr="007901F2" w:rsidRDefault="006A11E3" w:rsidP="001434B3">
      <w:pPr>
        <w:tabs>
          <w:tab w:val="left" w:pos="709"/>
          <w:tab w:val="left" w:pos="800"/>
        </w:tabs>
        <w:rPr>
          <w:rFonts w:ascii="Liberation Serif" w:hAnsi="Liberation Serif" w:cs="Liberation Serif"/>
          <w:spacing w:val="-2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3)</w:t>
      </w:r>
      <w:r w:rsidRPr="007901F2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7901F2">
        <w:rPr>
          <w:rFonts w:ascii="Liberation Serif" w:hAnsi="Liberation Serif" w:cs="Liberation Serif"/>
          <w:sz w:val="28"/>
          <w:szCs w:val="28"/>
        </w:rPr>
        <w:t>8</w:t>
      </w:r>
      <w:r w:rsidRPr="007901F2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7901F2">
        <w:rPr>
          <w:rFonts w:ascii="Liberation Serif" w:hAnsi="Liberation Serif" w:cs="Liberation Serif"/>
          <w:sz w:val="28"/>
          <w:szCs w:val="28"/>
        </w:rPr>
        <w:t>622</w:t>
      </w:r>
      <w:r w:rsidRPr="007901F2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7901F2">
        <w:rPr>
          <w:rFonts w:ascii="Liberation Serif" w:hAnsi="Liberation Serif" w:cs="Liberation Serif"/>
          <w:sz w:val="28"/>
          <w:szCs w:val="28"/>
        </w:rPr>
        <w:t>208,7 тысяч рублей</w:t>
      </w:r>
      <w:r w:rsidRPr="007901F2">
        <w:rPr>
          <w:rFonts w:ascii="Liberation Serif" w:hAnsi="Liberation Serif" w:cs="Liberation Serif"/>
          <w:spacing w:val="-2"/>
          <w:sz w:val="28"/>
          <w:szCs w:val="28"/>
        </w:rPr>
        <w:t>, в том числе общий объём условно утверждённых расходов - 220 000,0 тысяч рублей, на 2026 год.</w:t>
      </w:r>
    </w:p>
    <w:p w:rsidR="006A11E3" w:rsidRPr="007901F2" w:rsidRDefault="006A11E3" w:rsidP="001434B3">
      <w:pPr>
        <w:pStyle w:val="a4"/>
        <w:tabs>
          <w:tab w:val="left" w:pos="800"/>
          <w:tab w:val="left" w:pos="1080"/>
          <w:tab w:val="left" w:pos="126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3. Утвердить размер дефицита бюджета Каменск-Уральского городского округа: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 143 102,0 тысяч рублей на 2024 год;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2)  151 444,0 тысяч рублей на 2025 год; </w:t>
      </w:r>
    </w:p>
    <w:p w:rsidR="006A11E3" w:rsidRPr="007901F2" w:rsidRDefault="006A11E3" w:rsidP="001434B3">
      <w:pPr>
        <w:tabs>
          <w:tab w:val="left" w:pos="709"/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lastRenderedPageBreak/>
        <w:t xml:space="preserve">3)  0,0 тысяч рублей на 2026 год.  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color w:val="000000"/>
          <w:sz w:val="28"/>
          <w:szCs w:val="28"/>
        </w:rPr>
        <w:t xml:space="preserve">4.  Утвердить: </w:t>
      </w:r>
    </w:p>
    <w:p w:rsidR="006A11E3" w:rsidRPr="007901F2" w:rsidRDefault="006A11E3" w:rsidP="001434B3">
      <w:pPr>
        <w:widowControl w:val="0"/>
        <w:tabs>
          <w:tab w:val="left" w:pos="800"/>
        </w:tabs>
        <w:autoSpaceDE w:val="0"/>
        <w:rPr>
          <w:rFonts w:ascii="Liberation Serif" w:hAnsi="Liberation Serif" w:cs="Liberation Serif"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color w:val="000000"/>
          <w:sz w:val="28"/>
          <w:szCs w:val="28"/>
        </w:rPr>
        <w:t xml:space="preserve">1) Нормативы распределения доходов, мобилизуемых на территории Каменск-Уральского городского округа, нормативы распределения по которым не установлены бюджетным законодательством Российской Федерации </w:t>
      </w:r>
      <w:r w:rsidR="00C7122D" w:rsidRPr="007901F2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901F2">
        <w:rPr>
          <w:rFonts w:ascii="Liberation Serif" w:hAnsi="Liberation Serif" w:cs="Liberation Serif"/>
          <w:color w:val="000000"/>
          <w:sz w:val="28"/>
          <w:szCs w:val="28"/>
        </w:rPr>
        <w:t>и Свердловской области, на 2024 год и плановый период 2025 и 2026 годов (Приложение 1);</w:t>
      </w:r>
    </w:p>
    <w:p w:rsidR="006A11E3" w:rsidRPr="007901F2" w:rsidRDefault="006A11E3" w:rsidP="001434B3">
      <w:pPr>
        <w:pStyle w:val="a9"/>
        <w:widowControl w:val="0"/>
        <w:tabs>
          <w:tab w:val="left" w:pos="800"/>
        </w:tabs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color w:val="000000"/>
          <w:sz w:val="28"/>
          <w:szCs w:val="28"/>
        </w:rPr>
        <w:t xml:space="preserve">2) Свод доходов бюджета Каменск-Уральского городского округа на 2024 год и плановый период 2025 и 2026 годов (Приложение 2). </w:t>
      </w:r>
    </w:p>
    <w:p w:rsidR="006A11E3" w:rsidRPr="007901F2" w:rsidRDefault="00C7122D" w:rsidP="001434B3">
      <w:pPr>
        <w:pStyle w:val="a9"/>
        <w:tabs>
          <w:tab w:val="left" w:pos="800"/>
          <w:tab w:val="left" w:pos="900"/>
          <w:tab w:val="left" w:pos="108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5. </w:t>
      </w:r>
      <w:r w:rsidR="006A11E3" w:rsidRPr="007901F2">
        <w:rPr>
          <w:rFonts w:ascii="Liberation Serif" w:hAnsi="Liberation Serif" w:cs="Liberation Serif"/>
          <w:sz w:val="28"/>
          <w:szCs w:val="28"/>
        </w:rPr>
        <w:t xml:space="preserve">Утвердить верхний предел муниципального внутреннего долга </w:t>
      </w:r>
      <w:r w:rsidRPr="007901F2">
        <w:rPr>
          <w:rFonts w:ascii="Liberation Serif" w:hAnsi="Liberation Serif" w:cs="Liberation Serif"/>
          <w:sz w:val="28"/>
          <w:szCs w:val="28"/>
        </w:rPr>
        <w:br/>
      </w:r>
      <w:r w:rsidR="006A11E3" w:rsidRPr="007901F2">
        <w:rPr>
          <w:rFonts w:ascii="Liberation Serif" w:hAnsi="Liberation Serif" w:cs="Liberation Serif"/>
          <w:sz w:val="28"/>
          <w:szCs w:val="28"/>
        </w:rPr>
        <w:t>по состоянию:</w:t>
      </w:r>
    </w:p>
    <w:p w:rsidR="006A11E3" w:rsidRPr="007901F2" w:rsidRDefault="00C7122D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1) </w:t>
      </w:r>
      <w:r w:rsidR="006A11E3" w:rsidRPr="007901F2">
        <w:rPr>
          <w:rFonts w:ascii="Liberation Serif" w:hAnsi="Liberation Serif" w:cs="Liberation Serif"/>
          <w:sz w:val="28"/>
          <w:szCs w:val="28"/>
        </w:rPr>
        <w:t xml:space="preserve">на 01 января 2025года 650 000,0 тысяч рублей, в т. ч. верхнего предела долга по муниципальным гарантиям - </w:t>
      </w:r>
      <w:r w:rsidR="006A11E3" w:rsidRPr="007901F2">
        <w:rPr>
          <w:rFonts w:ascii="Liberation Serif" w:hAnsi="Liberation Serif" w:cs="Liberation Serif"/>
          <w:spacing w:val="-2"/>
          <w:sz w:val="28"/>
          <w:szCs w:val="28"/>
        </w:rPr>
        <w:t>0,0 тысяч рублей</w:t>
      </w:r>
      <w:r w:rsidR="006A11E3" w:rsidRPr="007901F2">
        <w:rPr>
          <w:rFonts w:ascii="Liberation Serif" w:hAnsi="Liberation Serif" w:cs="Liberation Serif"/>
          <w:sz w:val="28"/>
          <w:szCs w:val="28"/>
        </w:rPr>
        <w:t>;</w:t>
      </w:r>
    </w:p>
    <w:p w:rsidR="006A11E3" w:rsidRPr="007901F2" w:rsidRDefault="00C7122D" w:rsidP="001434B3">
      <w:pPr>
        <w:widowControl w:val="0"/>
        <w:tabs>
          <w:tab w:val="left" w:pos="800"/>
        </w:tabs>
        <w:autoSpaceDE w:val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2) </w:t>
      </w:r>
      <w:r w:rsidR="006A11E3" w:rsidRPr="007901F2">
        <w:rPr>
          <w:rFonts w:ascii="Liberation Serif" w:hAnsi="Liberation Serif" w:cs="Liberation Serif"/>
          <w:sz w:val="28"/>
          <w:szCs w:val="28"/>
        </w:rPr>
        <w:t xml:space="preserve">на 01 января 2026года 650 000,0 тысяч рублей, в т. ч. верхнего предела долга по муниципальным гарантиям - </w:t>
      </w:r>
      <w:r w:rsidR="006A11E3" w:rsidRPr="007901F2">
        <w:rPr>
          <w:rFonts w:ascii="Liberation Serif" w:hAnsi="Liberation Serif" w:cs="Liberation Serif"/>
          <w:spacing w:val="-2"/>
          <w:sz w:val="28"/>
          <w:szCs w:val="28"/>
        </w:rPr>
        <w:t>0,0 тысяч рублей</w:t>
      </w:r>
      <w:r w:rsidR="006A11E3" w:rsidRPr="007901F2">
        <w:rPr>
          <w:rFonts w:ascii="Liberation Serif" w:hAnsi="Liberation Serif" w:cs="Liberation Serif"/>
          <w:sz w:val="28"/>
          <w:szCs w:val="28"/>
        </w:rPr>
        <w:t>;</w:t>
      </w:r>
    </w:p>
    <w:p w:rsidR="006A11E3" w:rsidRPr="007901F2" w:rsidRDefault="00C7122D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3) </w:t>
      </w:r>
      <w:r w:rsidR="006A11E3" w:rsidRPr="007901F2">
        <w:rPr>
          <w:rFonts w:ascii="Liberation Serif" w:hAnsi="Liberation Serif" w:cs="Liberation Serif"/>
          <w:sz w:val="28"/>
          <w:szCs w:val="28"/>
        </w:rPr>
        <w:t xml:space="preserve">на 01 января 2027года 650 000,0 тысяч рублей, в т. ч. верхнего предела долга по муниципальным гарантиям - </w:t>
      </w:r>
      <w:r w:rsidR="006A11E3" w:rsidRPr="007901F2">
        <w:rPr>
          <w:rFonts w:ascii="Liberation Serif" w:hAnsi="Liberation Serif" w:cs="Liberation Serif"/>
          <w:spacing w:val="-2"/>
          <w:sz w:val="28"/>
          <w:szCs w:val="28"/>
        </w:rPr>
        <w:t>0,0 тысяч рублей</w:t>
      </w:r>
      <w:r w:rsidR="006A11E3" w:rsidRPr="007901F2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6A11E3" w:rsidRPr="007901F2" w:rsidRDefault="00C7122D" w:rsidP="001434B3">
      <w:pPr>
        <w:pStyle w:val="a9"/>
        <w:tabs>
          <w:tab w:val="left" w:pos="800"/>
          <w:tab w:val="left" w:pos="1000"/>
          <w:tab w:val="left" w:pos="12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6. </w:t>
      </w:r>
      <w:r w:rsidR="006A11E3" w:rsidRPr="007901F2">
        <w:rPr>
          <w:rFonts w:ascii="Liberation Serif" w:hAnsi="Liberation Serif" w:cs="Liberation Serif"/>
          <w:sz w:val="28"/>
          <w:szCs w:val="28"/>
        </w:rPr>
        <w:t>Утвердить объем расходов на обслуживание муниципального долга:</w:t>
      </w:r>
    </w:p>
    <w:p w:rsidR="006A11E3" w:rsidRPr="007901F2" w:rsidRDefault="00C7122D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1) </w:t>
      </w:r>
      <w:r w:rsidR="006A11E3" w:rsidRPr="007901F2">
        <w:rPr>
          <w:rFonts w:ascii="Liberation Serif" w:hAnsi="Liberation Serif" w:cs="Liberation Serif"/>
          <w:sz w:val="28"/>
          <w:szCs w:val="28"/>
        </w:rPr>
        <w:t>70 000,0 тысяч рублей на 2024 год;</w:t>
      </w:r>
    </w:p>
    <w:p w:rsidR="006A11E3" w:rsidRPr="007901F2" w:rsidRDefault="00C7122D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2) </w:t>
      </w:r>
      <w:r w:rsidR="006A11E3" w:rsidRPr="007901F2">
        <w:rPr>
          <w:rFonts w:ascii="Liberation Serif" w:hAnsi="Liberation Serif" w:cs="Liberation Serif"/>
          <w:sz w:val="28"/>
          <w:szCs w:val="28"/>
        </w:rPr>
        <w:t>107 000,0 тысяч рублей на 2025 год;</w:t>
      </w:r>
    </w:p>
    <w:p w:rsidR="006A11E3" w:rsidRPr="007901F2" w:rsidRDefault="00C7122D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3) </w:t>
      </w:r>
      <w:r w:rsidR="006A11E3" w:rsidRPr="007901F2">
        <w:rPr>
          <w:rFonts w:ascii="Liberation Serif" w:hAnsi="Liberation Serif" w:cs="Liberation Serif"/>
          <w:sz w:val="28"/>
          <w:szCs w:val="28"/>
        </w:rPr>
        <w:t>110 000,0 тысяч рублей на 2026 год.</w:t>
      </w:r>
    </w:p>
    <w:p w:rsidR="006A11E3" w:rsidRPr="007901F2" w:rsidRDefault="00C7122D" w:rsidP="001434B3">
      <w:pPr>
        <w:pStyle w:val="ConsPlusNormal"/>
        <w:widowControl/>
        <w:tabs>
          <w:tab w:val="left" w:pos="800"/>
          <w:tab w:val="left" w:pos="1080"/>
          <w:tab w:val="left" w:pos="1260"/>
        </w:tabs>
        <w:ind w:firstLine="709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7. </w:t>
      </w:r>
      <w:r w:rsidR="006A11E3" w:rsidRPr="007901F2">
        <w:rPr>
          <w:rFonts w:ascii="Liberation Serif" w:hAnsi="Liberation Serif" w:cs="Liberation Serif"/>
          <w:sz w:val="28"/>
          <w:szCs w:val="28"/>
        </w:rPr>
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Каменск-Уральского городского округа </w:t>
      </w:r>
      <w:r w:rsidR="00796A0D" w:rsidRPr="007901F2">
        <w:rPr>
          <w:rFonts w:ascii="Liberation Serif" w:hAnsi="Liberation Serif" w:cs="Liberation Serif"/>
          <w:sz w:val="28"/>
          <w:szCs w:val="28"/>
        </w:rPr>
        <w:br/>
      </w:r>
      <w:r w:rsidR="006A11E3" w:rsidRPr="007901F2">
        <w:rPr>
          <w:rFonts w:ascii="Liberation Serif" w:hAnsi="Liberation Serif" w:cs="Liberation Serif"/>
          <w:sz w:val="28"/>
          <w:szCs w:val="28"/>
        </w:rPr>
        <w:t>на 2024 год и плановый период 2025</w:t>
      </w:r>
      <w:bookmarkStart w:id="0" w:name="_GoBack"/>
      <w:bookmarkEnd w:id="0"/>
      <w:r w:rsidR="006A11E3" w:rsidRPr="007901F2">
        <w:rPr>
          <w:rFonts w:ascii="Liberation Serif" w:hAnsi="Liberation Serif" w:cs="Liberation Serif"/>
          <w:sz w:val="28"/>
          <w:szCs w:val="28"/>
        </w:rPr>
        <w:t xml:space="preserve"> и 2026 годов (Приложение 3).</w:t>
      </w:r>
    </w:p>
    <w:p w:rsidR="006A11E3" w:rsidRPr="007901F2" w:rsidRDefault="00C7122D" w:rsidP="001434B3">
      <w:pPr>
        <w:pStyle w:val="ConsPlusNormal"/>
        <w:widowControl/>
        <w:tabs>
          <w:tab w:val="left" w:pos="800"/>
          <w:tab w:val="left" w:pos="1080"/>
          <w:tab w:val="left" w:pos="1260"/>
        </w:tabs>
        <w:ind w:firstLine="709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8. </w:t>
      </w:r>
      <w:r w:rsidR="006A11E3" w:rsidRPr="007901F2">
        <w:rPr>
          <w:rFonts w:ascii="Liberation Serif" w:hAnsi="Liberation Serif" w:cs="Liberation Serif"/>
          <w:sz w:val="28"/>
          <w:szCs w:val="28"/>
        </w:rPr>
        <w:t>Утвердить Ведомственную структуру расходов бюджета Каменск-Уральского городского округа на 2024 год и плановый период 2025 и 2026 годов (Приложение 4).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9. Утвердить объем дотаций из бюджета Свердловской области: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1 685 014,0 тысяч рублей на 2024 год;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 1 138 277,0 тысяч рублей на 2025 год;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3) 670 320,0 тысяч рублей на 2026 год.  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10. Утвердить объем субсидий из бюджета Свердловской области: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789 933,0 тысяч рублей на 2024 год;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 830 355,9 тысяч рублей на 2025 год;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3) 287 133,1 тысяч рублей на 2026 год. 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11. Утвердить объем субвенций из бюджета Свердловской области: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3 552 320,8 тысяч рублей на 2024 год;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 3 759 019,2 тысяч рублей на 2025 год;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3) 3 965 947,6 тысяч рублей на 2026 год. 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12. Утвердить объем иных межбюджетных трансфертов из бюджета Свердловской области: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650,0 тысяч рублей на 2024 год;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 0,0 тысяч рублей на 2025 год;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lastRenderedPageBreak/>
        <w:t xml:space="preserve">3) 0,0 тысяч рублей на 2026 год.  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13. Утвердить Перечень муниципальных программ Каменск-Уральского городского округа, подлежащих реализации в 2024 году и плановом периоде 2025 и 2026 годов (Приложение 5).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14. Утвердить размер резервного фонда Администрации Каменск-Уральского городского округа: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10 000,0 тысяч рублей на 2024 год;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 16 744,0 тысяч рублей на 2025 год;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3) 16 744,0 тысяч рублей на 2026 год. 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15. Утвердить объем бюджетных ассигнований Дорожного фонда Каменск-Уральского городского округа:</w:t>
      </w:r>
    </w:p>
    <w:p w:rsidR="006A11E3" w:rsidRPr="007901F2" w:rsidRDefault="00796A0D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</w:t>
      </w:r>
      <w:r w:rsidR="006A11E3" w:rsidRPr="007901F2">
        <w:rPr>
          <w:rFonts w:ascii="Liberation Serif" w:hAnsi="Liberation Serif" w:cs="Liberation Serif"/>
          <w:sz w:val="28"/>
          <w:szCs w:val="28"/>
        </w:rPr>
        <w:t xml:space="preserve"> 307 416,0 тысяч рублей на 2024 год;</w:t>
      </w:r>
    </w:p>
    <w:p w:rsidR="006A11E3" w:rsidRPr="007901F2" w:rsidRDefault="004E4CEA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2) </w:t>
      </w:r>
      <w:r w:rsidR="006A11E3" w:rsidRPr="007901F2">
        <w:rPr>
          <w:rFonts w:ascii="Liberation Serif" w:hAnsi="Liberation Serif" w:cs="Liberation Serif"/>
          <w:sz w:val="28"/>
          <w:szCs w:val="28"/>
        </w:rPr>
        <w:t>290 215,4 тысяч рублей на 2025 год;</w:t>
      </w:r>
    </w:p>
    <w:p w:rsidR="006A11E3" w:rsidRPr="007901F2" w:rsidRDefault="004E4CEA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3)</w:t>
      </w:r>
      <w:r w:rsidR="006A11E3" w:rsidRPr="007901F2">
        <w:rPr>
          <w:rFonts w:ascii="Liberation Serif" w:hAnsi="Liberation Serif" w:cs="Liberation Serif"/>
          <w:sz w:val="28"/>
          <w:szCs w:val="28"/>
        </w:rPr>
        <w:t xml:space="preserve"> 214 020,9 тысяч рублей на 2026 год.</w:t>
      </w:r>
    </w:p>
    <w:p w:rsidR="006A11E3" w:rsidRPr="007901F2" w:rsidRDefault="006A11E3" w:rsidP="001434B3">
      <w:pPr>
        <w:tabs>
          <w:tab w:val="left" w:pos="709"/>
          <w:tab w:val="left" w:pos="800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16. Утвердить объем субсидий, предоставляемых организациям или индивидуальным предпринимателям, являющимся исполнителями коммунальных услуг, в целях возмещения затрат, связанных с предоставлением гражданам, проживающим на территории Каменск-Уральского городского округа, меры социальной поддержки по частичному освобождению от платы </w:t>
      </w:r>
      <w:r w:rsidR="004E4CEA" w:rsidRPr="007901F2">
        <w:rPr>
          <w:rFonts w:ascii="Liberation Serif" w:hAnsi="Liberation Serif" w:cs="Liberation Serif"/>
          <w:sz w:val="28"/>
          <w:szCs w:val="28"/>
        </w:rPr>
        <w:br/>
      </w:r>
      <w:r w:rsidRPr="007901F2">
        <w:rPr>
          <w:rFonts w:ascii="Liberation Serif" w:hAnsi="Liberation Serif" w:cs="Liberation Serif"/>
          <w:sz w:val="28"/>
          <w:szCs w:val="28"/>
        </w:rPr>
        <w:t>за коммунальные услуги: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809,0 тысяч рублей на 2024 год;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 765,0 тысяч рублей на 2025 год;</w:t>
      </w:r>
    </w:p>
    <w:p w:rsidR="006A11E3" w:rsidRPr="007901F2" w:rsidRDefault="006A11E3" w:rsidP="001434B3">
      <w:pPr>
        <w:pStyle w:val="a9"/>
        <w:tabs>
          <w:tab w:val="left" w:pos="80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3) 765,0 тысяч рублей на 2026 год.</w:t>
      </w:r>
    </w:p>
    <w:p w:rsidR="006A11E3" w:rsidRPr="007901F2" w:rsidRDefault="006A11E3" w:rsidP="001434B3">
      <w:pPr>
        <w:tabs>
          <w:tab w:val="left" w:pos="80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Порядок предоставления соответствующих субсидий устанавливается постановлением Администрации Каменск-Уральского городского округа </w:t>
      </w:r>
      <w:r w:rsidR="004E4CEA" w:rsidRPr="007901F2">
        <w:rPr>
          <w:rFonts w:ascii="Liberation Serif" w:hAnsi="Liberation Serif" w:cs="Liberation Serif"/>
          <w:sz w:val="28"/>
          <w:szCs w:val="28"/>
        </w:rPr>
        <w:br/>
      </w:r>
      <w:r w:rsidRPr="007901F2">
        <w:rPr>
          <w:rFonts w:ascii="Liberation Serif" w:hAnsi="Liberation Serif" w:cs="Liberation Serif"/>
          <w:sz w:val="28"/>
          <w:szCs w:val="28"/>
        </w:rPr>
        <w:t>в соответствии с порядком, установленным Правительством Свердловской области.</w:t>
      </w:r>
    </w:p>
    <w:p w:rsidR="006A11E3" w:rsidRPr="007901F2" w:rsidRDefault="006A11E3" w:rsidP="001434B3">
      <w:pPr>
        <w:widowControl w:val="0"/>
        <w:tabs>
          <w:tab w:val="left" w:pos="800"/>
          <w:tab w:val="left" w:pos="108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17. Утвердить объем субсидий, предоставляемых социально ориентированным некоммерческим организациям, не являющимся государственными (муниципальными) учреждениями, осуществляющим деятельность на территории Каменск-Уральского городского округа:</w:t>
      </w:r>
    </w:p>
    <w:p w:rsidR="006A11E3" w:rsidRPr="007901F2" w:rsidRDefault="006A11E3" w:rsidP="001434B3">
      <w:pPr>
        <w:widowControl w:val="0"/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770,0 тысяч рублей на 2024 год;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 750,0 тысяч рублей на 2025 год;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3) 860,0 тысяч рублей на 2026 год.</w:t>
      </w:r>
    </w:p>
    <w:p w:rsidR="006A11E3" w:rsidRPr="007901F2" w:rsidRDefault="006A11E3" w:rsidP="001434B3">
      <w:pPr>
        <w:tabs>
          <w:tab w:val="left" w:pos="800"/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6A11E3" w:rsidRPr="007901F2" w:rsidRDefault="006A11E3" w:rsidP="001434B3">
      <w:pPr>
        <w:tabs>
          <w:tab w:val="left" w:pos="800"/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18. Утвердить объем субсидий, предоставляемых на организацию </w:t>
      </w:r>
      <w:r w:rsidR="004E4CEA" w:rsidRPr="007901F2">
        <w:rPr>
          <w:rFonts w:ascii="Liberation Serif" w:hAnsi="Liberation Serif" w:cs="Liberation Serif"/>
          <w:sz w:val="28"/>
          <w:szCs w:val="28"/>
        </w:rPr>
        <w:br/>
      </w:r>
      <w:r w:rsidRPr="007901F2">
        <w:rPr>
          <w:rFonts w:ascii="Liberation Serif" w:hAnsi="Liberation Serif" w:cs="Liberation Serif"/>
          <w:sz w:val="28"/>
          <w:szCs w:val="28"/>
        </w:rPr>
        <w:t xml:space="preserve">и проведение социально значимого проекта социально ориентированным некоммерческим организациям, не являющимся государственными (муниципальными) учреждениями, осуществляющим деятельность </w:t>
      </w:r>
      <w:r w:rsidR="004E4CEA" w:rsidRPr="007901F2">
        <w:rPr>
          <w:rFonts w:ascii="Liberation Serif" w:hAnsi="Liberation Serif" w:cs="Liberation Serif"/>
          <w:sz w:val="28"/>
          <w:szCs w:val="28"/>
        </w:rPr>
        <w:br/>
      </w:r>
      <w:r w:rsidRPr="007901F2">
        <w:rPr>
          <w:rFonts w:ascii="Liberation Serif" w:hAnsi="Liberation Serif" w:cs="Liberation Serif"/>
          <w:sz w:val="28"/>
          <w:szCs w:val="28"/>
        </w:rPr>
        <w:t>на территории Каменск-Уральского городского округа:</w:t>
      </w:r>
    </w:p>
    <w:p w:rsidR="006A11E3" w:rsidRPr="007901F2" w:rsidRDefault="006A11E3" w:rsidP="001434B3">
      <w:pPr>
        <w:widowControl w:val="0"/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200,0 тысяч рублей на 2024 год;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 250,0 тысяч рублей на 2025 год;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3) 250,0 тысяч рублей на 2026 год.</w:t>
      </w:r>
    </w:p>
    <w:p w:rsidR="006A11E3" w:rsidRPr="007901F2" w:rsidRDefault="006A11E3" w:rsidP="001434B3">
      <w:pPr>
        <w:tabs>
          <w:tab w:val="left" w:pos="800"/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lastRenderedPageBreak/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6A11E3" w:rsidRPr="007901F2" w:rsidRDefault="006A11E3" w:rsidP="001434B3">
      <w:pPr>
        <w:pStyle w:val="ac"/>
        <w:tabs>
          <w:tab w:val="left" w:pos="800"/>
        </w:tabs>
        <w:spacing w:before="0" w:beforeAutospacing="0" w:after="0" w:afterAutospacing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19. </w:t>
      </w:r>
      <w:r w:rsidRPr="007901F2">
        <w:rPr>
          <w:rFonts w:ascii="Liberation Serif" w:hAnsi="Liberation Serif"/>
          <w:sz w:val="28"/>
          <w:szCs w:val="28"/>
        </w:rPr>
        <w:t>Утвердить объем субсидий, предоставляемых муниципальному фонду «Фонд поддержки предпринимательства Каменск-Уральского городского округа»: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10 000,0 тысяч рублей на 2024 год;</w:t>
      </w:r>
    </w:p>
    <w:p w:rsidR="006A11E3" w:rsidRPr="007901F2" w:rsidRDefault="006A11E3" w:rsidP="001434B3">
      <w:pPr>
        <w:tabs>
          <w:tab w:val="left" w:pos="800"/>
        </w:tabs>
        <w:ind w:firstLine="70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 1 644,0 тысяч рублей на 2025 год;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3) 1 644,0 тысяч рублей на 2026 год.</w:t>
      </w:r>
    </w:p>
    <w:p w:rsidR="006A11E3" w:rsidRPr="007901F2" w:rsidRDefault="006A11E3" w:rsidP="001434B3">
      <w:pPr>
        <w:tabs>
          <w:tab w:val="left" w:pos="800"/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6A11E3" w:rsidRPr="007901F2" w:rsidRDefault="004E4CEA" w:rsidP="001434B3">
      <w:pPr>
        <w:tabs>
          <w:tab w:val="left" w:pos="720"/>
          <w:tab w:val="left" w:pos="800"/>
          <w:tab w:val="left" w:pos="1080"/>
        </w:tabs>
        <w:autoSpaceDE w:val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20. </w:t>
      </w:r>
      <w:r w:rsidR="006A11E3" w:rsidRPr="007901F2">
        <w:rPr>
          <w:rFonts w:ascii="Liberation Serif" w:hAnsi="Liberation Serif" w:cs="Liberation Serif"/>
          <w:sz w:val="28"/>
          <w:szCs w:val="28"/>
        </w:rPr>
        <w:t>Утвердить объем субсидий, предоставляемых народной дружине, осуществляющей деятельность на территории Каменск-Уральского городского округа: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480,0 тысяч рублей на 2024 год;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 340,0 тысяч рублей на 2025 год;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3) 340,0 тысяч рублей на 2026 год.</w:t>
      </w:r>
    </w:p>
    <w:p w:rsidR="006A11E3" w:rsidRPr="007901F2" w:rsidRDefault="006A11E3" w:rsidP="001434B3">
      <w:pPr>
        <w:tabs>
          <w:tab w:val="left" w:pos="800"/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6A11E3" w:rsidRPr="007901F2" w:rsidRDefault="006A11E3" w:rsidP="001434B3">
      <w:pPr>
        <w:widowControl w:val="0"/>
        <w:tabs>
          <w:tab w:val="left" w:pos="800"/>
        </w:tabs>
        <w:autoSpaceDE w:val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21. Утвердить объем субсидий, предоставляемых телевизионным средствам массовой информации, осуществляющим информирование населения о деятельности органов местного самоуправления и (или) муниципальных казенных учреждений Каменск-Уральского городского округа: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400,0 тысяч рублей на 2024 год;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 150,0 тысяч рублей на 2025 год;</w:t>
      </w:r>
    </w:p>
    <w:p w:rsidR="006A11E3" w:rsidRPr="007901F2" w:rsidRDefault="006A11E3" w:rsidP="001434B3">
      <w:pPr>
        <w:tabs>
          <w:tab w:val="left" w:pos="426"/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3) 600,0 тысяч рублей на 2026 год.  </w:t>
      </w:r>
    </w:p>
    <w:p w:rsidR="006A11E3" w:rsidRPr="007901F2" w:rsidRDefault="006A11E3" w:rsidP="001434B3">
      <w:pPr>
        <w:tabs>
          <w:tab w:val="left" w:pos="800"/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6A11E3" w:rsidRPr="007901F2" w:rsidRDefault="006A11E3" w:rsidP="001434B3">
      <w:pPr>
        <w:widowControl w:val="0"/>
        <w:tabs>
          <w:tab w:val="left" w:pos="800"/>
          <w:tab w:val="left" w:pos="1260"/>
          <w:tab w:val="left" w:pos="1440"/>
        </w:tabs>
        <w:autoSpaceDE w:val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22. Утвердить объем субсидий, предоставляемых юридическим лицам </w:t>
      </w:r>
      <w:r w:rsidR="004E4CEA" w:rsidRPr="007901F2">
        <w:rPr>
          <w:rFonts w:ascii="Liberation Serif" w:hAnsi="Liberation Serif" w:cs="Liberation Serif"/>
          <w:sz w:val="28"/>
          <w:szCs w:val="28"/>
        </w:rPr>
        <w:br/>
      </w:r>
      <w:r w:rsidRPr="007901F2">
        <w:rPr>
          <w:rFonts w:ascii="Liberation Serif" w:hAnsi="Liberation Serif" w:cs="Liberation Serif"/>
          <w:sz w:val="28"/>
          <w:szCs w:val="28"/>
        </w:rPr>
        <w:t>и индивидуальным предпринимателям, осуществляющим регулярные пассажирские перевозки транспортом общего пользования: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150,0 тысяч рублей на 2024 год;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 150,0 тысяч рублей на 2025 год;</w:t>
      </w:r>
    </w:p>
    <w:p w:rsidR="006A11E3" w:rsidRPr="007901F2" w:rsidRDefault="006A11E3" w:rsidP="001434B3">
      <w:pPr>
        <w:tabs>
          <w:tab w:val="left" w:pos="426"/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3) 150,0 тысяч рублей на 2026 год.  </w:t>
      </w:r>
    </w:p>
    <w:p w:rsidR="006A11E3" w:rsidRPr="007901F2" w:rsidRDefault="006A11E3" w:rsidP="001434B3">
      <w:pPr>
        <w:tabs>
          <w:tab w:val="left" w:pos="800"/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6A11E3" w:rsidRPr="007901F2" w:rsidRDefault="004E4CEA" w:rsidP="001434B3">
      <w:pPr>
        <w:tabs>
          <w:tab w:val="left" w:pos="700"/>
          <w:tab w:val="left" w:pos="800"/>
          <w:tab w:val="left" w:pos="1080"/>
          <w:tab w:val="left" w:pos="126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23. </w:t>
      </w:r>
      <w:r w:rsidR="006A11E3" w:rsidRPr="007901F2">
        <w:rPr>
          <w:rFonts w:ascii="Liberation Serif" w:hAnsi="Liberation Serif" w:cs="Liberation Serif"/>
          <w:sz w:val="28"/>
          <w:szCs w:val="28"/>
        </w:rPr>
        <w:t xml:space="preserve">Утвердить объем субсидий, предоставляемых юридическим лицам, осуществившим выполнение работ по благоустройству дворовой территории в рамках реализации муниципальной </w:t>
      </w:r>
      <w:hyperlink r:id="rId7" w:history="1">
        <w:r w:rsidR="006A11E3" w:rsidRPr="007901F2">
          <w:rPr>
            <w:rStyle w:val="a8"/>
            <w:rFonts w:ascii="Liberation Serif" w:hAnsi="Liberation Serif" w:cs="Liberation Serif"/>
            <w:color w:val="auto"/>
            <w:sz w:val="28"/>
            <w:szCs w:val="28"/>
            <w:u w:val="none"/>
          </w:rPr>
          <w:t>программы</w:t>
        </w:r>
      </w:hyperlink>
      <w:r w:rsidR="006A11E3" w:rsidRPr="007901F2">
        <w:rPr>
          <w:rFonts w:ascii="Liberation Serif" w:hAnsi="Liberation Serif" w:cs="Liberation Serif"/>
          <w:sz w:val="28"/>
          <w:szCs w:val="28"/>
        </w:rPr>
        <w:t xml:space="preserve"> «Формирование современной городской среды на территории Каменск-Уральского городского округа </w:t>
      </w:r>
      <w:r w:rsidRPr="007901F2">
        <w:rPr>
          <w:rFonts w:ascii="Liberation Serif" w:hAnsi="Liberation Serif" w:cs="Liberation Serif"/>
          <w:sz w:val="28"/>
          <w:szCs w:val="28"/>
        </w:rPr>
        <w:br/>
      </w:r>
      <w:r w:rsidR="006A11E3" w:rsidRPr="007901F2">
        <w:rPr>
          <w:rFonts w:ascii="Liberation Serif" w:hAnsi="Liberation Serif" w:cs="Liberation Serif"/>
          <w:sz w:val="28"/>
          <w:szCs w:val="28"/>
        </w:rPr>
        <w:t>на 2017 - 2027 годы»: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59 776,4 тысяч рублей на 2024 год;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 1 500,0 тысяч рублей на 2025 год;</w:t>
      </w:r>
    </w:p>
    <w:p w:rsidR="006A11E3" w:rsidRPr="007901F2" w:rsidRDefault="006A11E3" w:rsidP="001434B3">
      <w:pPr>
        <w:tabs>
          <w:tab w:val="left" w:pos="426"/>
          <w:tab w:val="left" w:pos="80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3) 1 500,0 тысяч рублей на 2026 год.  </w:t>
      </w:r>
    </w:p>
    <w:p w:rsidR="006A11E3" w:rsidRPr="007901F2" w:rsidRDefault="006A11E3" w:rsidP="001434B3">
      <w:pPr>
        <w:tabs>
          <w:tab w:val="left" w:pos="800"/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6A11E3" w:rsidRPr="007901F2" w:rsidRDefault="006A11E3" w:rsidP="00486117">
      <w:pPr>
        <w:tabs>
          <w:tab w:val="left" w:pos="0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lastRenderedPageBreak/>
        <w:t xml:space="preserve">24. Утвердить объем субсидий, предоставляемых юридическим лицам, индивидуальным предпринимателям в целях возмещения затрат на выполнение мероприятий по приспособлению жилых помещений инвалидов и общего имущества в многоквартирных домах, в которых проживают инвалиды, </w:t>
      </w:r>
      <w:r w:rsidR="004E4CEA" w:rsidRPr="007901F2">
        <w:rPr>
          <w:rFonts w:ascii="Liberation Serif" w:hAnsi="Liberation Serif" w:cs="Liberation Serif"/>
          <w:sz w:val="28"/>
          <w:szCs w:val="28"/>
        </w:rPr>
        <w:br/>
      </w:r>
      <w:r w:rsidRPr="007901F2">
        <w:rPr>
          <w:rFonts w:ascii="Liberation Serif" w:hAnsi="Liberation Serif" w:cs="Liberation Serif"/>
          <w:sz w:val="28"/>
          <w:szCs w:val="28"/>
        </w:rPr>
        <w:t>с учетом потребностей инвалидов в рамках реализации муниципальной программы «Обеспечение функционирования жилищного хозяйства в Каменск-Уральском городском округе на 2020-2026 годы»:</w:t>
      </w:r>
    </w:p>
    <w:p w:rsidR="006A11E3" w:rsidRPr="007901F2" w:rsidRDefault="006A11E3" w:rsidP="00831F32">
      <w:pPr>
        <w:tabs>
          <w:tab w:val="left" w:pos="0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17 353,0 тысяч рублей на 2024 год;</w:t>
      </w:r>
    </w:p>
    <w:p w:rsidR="006A11E3" w:rsidRPr="007901F2" w:rsidRDefault="006A11E3" w:rsidP="00831F32">
      <w:pPr>
        <w:tabs>
          <w:tab w:val="left" w:pos="0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 7 782,0</w:t>
      </w:r>
      <w:r w:rsidRPr="007901F2">
        <w:rPr>
          <w:rFonts w:ascii="Liberation Serif" w:hAnsi="Liberation Serif"/>
          <w:sz w:val="28"/>
          <w:szCs w:val="28"/>
        </w:rPr>
        <w:t xml:space="preserve"> тысяч рублей на 2025 год</w:t>
      </w:r>
      <w:r w:rsidRPr="007901F2">
        <w:rPr>
          <w:rFonts w:ascii="Liberation Serif" w:hAnsi="Liberation Serif" w:cs="Liberation Serif"/>
          <w:sz w:val="28"/>
          <w:szCs w:val="28"/>
        </w:rPr>
        <w:t xml:space="preserve">; </w:t>
      </w:r>
    </w:p>
    <w:p w:rsidR="006A11E3" w:rsidRPr="007901F2" w:rsidRDefault="006A11E3" w:rsidP="00831F32">
      <w:pPr>
        <w:tabs>
          <w:tab w:val="left" w:pos="0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3) 6 592,7 тысяч рублей на 2026 год.</w:t>
      </w:r>
    </w:p>
    <w:p w:rsidR="006A11E3" w:rsidRPr="007901F2" w:rsidRDefault="006A11E3" w:rsidP="001434B3">
      <w:pPr>
        <w:tabs>
          <w:tab w:val="left" w:pos="800"/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6A11E3" w:rsidRPr="007901F2" w:rsidRDefault="006A11E3" w:rsidP="001434B3">
      <w:pPr>
        <w:pStyle w:val="ac"/>
        <w:tabs>
          <w:tab w:val="left" w:pos="800"/>
          <w:tab w:val="left" w:pos="900"/>
        </w:tabs>
        <w:spacing w:before="0" w:beforeAutospacing="0" w:after="0" w:afterAutospacing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25. </w:t>
      </w:r>
      <w:r w:rsidRPr="007901F2">
        <w:rPr>
          <w:rFonts w:ascii="Liberation Serif" w:hAnsi="Liberation Serif"/>
          <w:sz w:val="28"/>
          <w:szCs w:val="28"/>
        </w:rPr>
        <w:t>Утвердить объем субсидий, предоставляемых на возмещени</w:t>
      </w:r>
      <w:r w:rsidR="00051FD8" w:rsidRPr="007901F2">
        <w:rPr>
          <w:rFonts w:ascii="Liberation Serif" w:hAnsi="Liberation Serif"/>
          <w:sz w:val="28"/>
          <w:szCs w:val="28"/>
        </w:rPr>
        <w:t>е части затрат концессионера - О</w:t>
      </w:r>
      <w:r w:rsidRPr="007901F2">
        <w:rPr>
          <w:rFonts w:ascii="Liberation Serif" w:hAnsi="Liberation Serif"/>
          <w:sz w:val="28"/>
          <w:szCs w:val="28"/>
        </w:rPr>
        <w:t xml:space="preserve">бщества с ограниченной ответственностью «УПРАВЛЯЮЩАЯ КОМПАНИЯ «ТЕПЛОКОМПЛЕКС» в связи </w:t>
      </w:r>
      <w:r w:rsidR="00051FD8" w:rsidRPr="007901F2">
        <w:rPr>
          <w:rFonts w:ascii="Liberation Serif" w:hAnsi="Liberation Serif"/>
          <w:sz w:val="28"/>
          <w:szCs w:val="28"/>
        </w:rPr>
        <w:br/>
      </w:r>
      <w:r w:rsidRPr="007901F2">
        <w:rPr>
          <w:rFonts w:ascii="Liberation Serif" w:hAnsi="Liberation Serif"/>
          <w:sz w:val="28"/>
          <w:szCs w:val="28"/>
        </w:rPr>
        <w:t>с выполнением им обязательств по концессионному соглашению от 23.12.2016  № 1, заключенному между муниципальным образованием Каменск-Уральский городской  округ, от имени которого выступает орган местного самоуправления «Комитет по управлению имуществом Каменск-Ур</w:t>
      </w:r>
      <w:r w:rsidR="00051FD8" w:rsidRPr="007901F2">
        <w:rPr>
          <w:rFonts w:ascii="Liberation Serif" w:hAnsi="Liberation Serif"/>
          <w:sz w:val="28"/>
          <w:szCs w:val="28"/>
        </w:rPr>
        <w:t>альского городского округа», и О</w:t>
      </w:r>
      <w:r w:rsidRPr="007901F2">
        <w:rPr>
          <w:rFonts w:ascii="Liberation Serif" w:hAnsi="Liberation Serif"/>
          <w:sz w:val="28"/>
          <w:szCs w:val="28"/>
        </w:rPr>
        <w:t>бществом с ограниченной ответственностью «УПРАВЛЯЮЩАЯ КОМПАНИЯ «ТЕПЛОКОМПЛЕКС»:</w:t>
      </w:r>
    </w:p>
    <w:p w:rsidR="006A11E3" w:rsidRPr="007901F2" w:rsidRDefault="006A11E3" w:rsidP="00831F32">
      <w:pPr>
        <w:pStyle w:val="a9"/>
        <w:tabs>
          <w:tab w:val="left" w:pos="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114,5 тысяч рублей на 2024 год;</w:t>
      </w:r>
    </w:p>
    <w:p w:rsidR="006A11E3" w:rsidRPr="007901F2" w:rsidRDefault="006A11E3" w:rsidP="00831F32">
      <w:pPr>
        <w:pStyle w:val="a9"/>
        <w:tabs>
          <w:tab w:val="left" w:pos="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 135,0 тысяч рублей на 2025 год;</w:t>
      </w:r>
    </w:p>
    <w:p w:rsidR="006A11E3" w:rsidRPr="007901F2" w:rsidRDefault="006A11E3" w:rsidP="001434B3">
      <w:pPr>
        <w:pStyle w:val="a9"/>
        <w:tabs>
          <w:tab w:val="left" w:pos="360"/>
          <w:tab w:val="left" w:pos="720"/>
          <w:tab w:val="left" w:pos="800"/>
          <w:tab w:val="left" w:pos="90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3) 135,0 тысяч рублей на 2026 год.</w:t>
      </w:r>
    </w:p>
    <w:p w:rsidR="006A11E3" w:rsidRPr="007901F2" w:rsidRDefault="006A11E3" w:rsidP="001434B3">
      <w:pPr>
        <w:pStyle w:val="a9"/>
        <w:tabs>
          <w:tab w:val="left" w:pos="360"/>
          <w:tab w:val="left" w:pos="720"/>
          <w:tab w:val="left" w:pos="80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6A11E3" w:rsidRPr="007901F2" w:rsidRDefault="006A11E3" w:rsidP="001434B3">
      <w:pPr>
        <w:tabs>
          <w:tab w:val="left" w:pos="800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/>
          <w:sz w:val="28"/>
          <w:szCs w:val="28"/>
        </w:rPr>
        <w:t>26. Утвердить объем субсидий, предоставляемых на возмещени</w:t>
      </w:r>
      <w:r w:rsidR="00051FD8" w:rsidRPr="007901F2">
        <w:rPr>
          <w:rFonts w:ascii="Liberation Serif" w:hAnsi="Liberation Serif"/>
          <w:sz w:val="28"/>
          <w:szCs w:val="28"/>
        </w:rPr>
        <w:t>е части затрат концессионера - О</w:t>
      </w:r>
      <w:r w:rsidRPr="007901F2">
        <w:rPr>
          <w:rFonts w:ascii="Liberation Serif" w:hAnsi="Liberation Serif"/>
          <w:sz w:val="28"/>
          <w:szCs w:val="28"/>
        </w:rPr>
        <w:t xml:space="preserve">бщества с ограниченной ответственностью «УПРАВЛЯЮЩАЯ КОМПАНИЯ «ТЕПЛОКОМПЛЕКС» в связи </w:t>
      </w:r>
      <w:r w:rsidR="00051FD8" w:rsidRPr="007901F2">
        <w:rPr>
          <w:rFonts w:ascii="Liberation Serif" w:hAnsi="Liberation Serif"/>
          <w:sz w:val="28"/>
          <w:szCs w:val="28"/>
        </w:rPr>
        <w:br/>
      </w:r>
      <w:r w:rsidRPr="007901F2">
        <w:rPr>
          <w:rFonts w:ascii="Liberation Serif" w:hAnsi="Liberation Serif"/>
          <w:sz w:val="28"/>
          <w:szCs w:val="28"/>
        </w:rPr>
        <w:t>с выполнением им обязательств по концессионному соглашению от 20.04.2018 № 1/2018, заключенному между муниципальным образованием Каменск-Уральский городской округ, от имени которого выступает орган местного самоуправления «Комитет по управлению имуществом Каменск-</w:t>
      </w:r>
      <w:r w:rsidR="00051FD8" w:rsidRPr="007901F2">
        <w:rPr>
          <w:rFonts w:ascii="Liberation Serif" w:hAnsi="Liberation Serif"/>
          <w:sz w:val="28"/>
          <w:szCs w:val="28"/>
        </w:rPr>
        <w:t>Уральского городского округа», О</w:t>
      </w:r>
      <w:r w:rsidRPr="007901F2">
        <w:rPr>
          <w:rFonts w:ascii="Liberation Serif" w:hAnsi="Liberation Serif"/>
          <w:sz w:val="28"/>
          <w:szCs w:val="28"/>
        </w:rPr>
        <w:t xml:space="preserve">бществом с ограниченной ответственностью «УПРАВЛЯЮЩАЯ КОМПАНИЯ «ТЕПЛОКОМПЛЕКС» </w:t>
      </w:r>
      <w:r w:rsidRPr="007901F2">
        <w:rPr>
          <w:rFonts w:ascii="Liberation Serif" w:hAnsi="Liberation Serif" w:cs="Liberation Serif"/>
          <w:sz w:val="28"/>
          <w:szCs w:val="28"/>
        </w:rPr>
        <w:t>и субъектом Российской Федерации Свердловская область:</w:t>
      </w:r>
    </w:p>
    <w:p w:rsidR="006A11E3" w:rsidRPr="007901F2" w:rsidRDefault="006A11E3" w:rsidP="00831F32">
      <w:pPr>
        <w:tabs>
          <w:tab w:val="left" w:pos="0"/>
        </w:tabs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  <w:r w:rsidRPr="007901F2">
        <w:rPr>
          <w:rFonts w:ascii="Liberation Serif" w:hAnsi="Liberation Serif"/>
          <w:sz w:val="28"/>
          <w:szCs w:val="28"/>
        </w:rPr>
        <w:t>1) 130,7 тысяч рублей на 2024 год;</w:t>
      </w:r>
    </w:p>
    <w:p w:rsidR="006A11E3" w:rsidRPr="007901F2" w:rsidRDefault="006A11E3" w:rsidP="001434B3">
      <w:pPr>
        <w:tabs>
          <w:tab w:val="left" w:pos="800"/>
        </w:tabs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  <w:r w:rsidRPr="007901F2">
        <w:rPr>
          <w:rFonts w:ascii="Liberation Serif" w:hAnsi="Liberation Serif"/>
          <w:sz w:val="28"/>
          <w:szCs w:val="28"/>
        </w:rPr>
        <w:t>2) 140,0 тысяч рублей на 2025 год;</w:t>
      </w:r>
    </w:p>
    <w:p w:rsidR="006A11E3" w:rsidRPr="007901F2" w:rsidRDefault="006A11E3" w:rsidP="001434B3">
      <w:pPr>
        <w:tabs>
          <w:tab w:val="left" w:pos="800"/>
        </w:tabs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  <w:r w:rsidRPr="007901F2">
        <w:rPr>
          <w:rFonts w:ascii="Liberation Serif" w:hAnsi="Liberation Serif"/>
          <w:sz w:val="28"/>
          <w:szCs w:val="28"/>
        </w:rPr>
        <w:t>3) 140,0 тысяч рублей на 2026 год.</w:t>
      </w:r>
    </w:p>
    <w:p w:rsidR="006A11E3" w:rsidRPr="007901F2" w:rsidRDefault="006A11E3" w:rsidP="001434B3">
      <w:pPr>
        <w:tabs>
          <w:tab w:val="left" w:pos="800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6A11E3" w:rsidRPr="007901F2" w:rsidRDefault="00051FD8" w:rsidP="001434B3">
      <w:pPr>
        <w:pStyle w:val="ac"/>
        <w:tabs>
          <w:tab w:val="left" w:pos="800"/>
        </w:tabs>
        <w:spacing w:before="0" w:beforeAutospacing="0" w:after="0" w:afterAutospacing="0"/>
        <w:rPr>
          <w:rFonts w:ascii="Liberation Serif" w:hAnsi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27. </w:t>
      </w:r>
      <w:r w:rsidR="006A11E3" w:rsidRPr="007901F2">
        <w:rPr>
          <w:rFonts w:ascii="Liberation Serif" w:hAnsi="Liberation Serif"/>
          <w:sz w:val="28"/>
          <w:szCs w:val="28"/>
        </w:rPr>
        <w:t>Утвердить объем субсидий, предоставляемых на финансовое обес</w:t>
      </w:r>
      <w:r w:rsidRPr="007901F2">
        <w:rPr>
          <w:rFonts w:ascii="Liberation Serif" w:hAnsi="Liberation Serif"/>
          <w:sz w:val="28"/>
          <w:szCs w:val="28"/>
        </w:rPr>
        <w:t>печение затрат концессионера - О</w:t>
      </w:r>
      <w:r w:rsidR="006A11E3" w:rsidRPr="007901F2">
        <w:rPr>
          <w:rFonts w:ascii="Liberation Serif" w:hAnsi="Liberation Serif"/>
          <w:sz w:val="28"/>
          <w:szCs w:val="28"/>
        </w:rPr>
        <w:t xml:space="preserve">бщества с ограниченной ответственностью «УПРАВЛЯЮЩАЯ КОМПАНИЯ «ТЕПЛОКОМПЛЕКС» </w:t>
      </w:r>
      <w:r w:rsidRPr="007901F2">
        <w:rPr>
          <w:rFonts w:ascii="Liberation Serif" w:hAnsi="Liberation Serif"/>
          <w:sz w:val="28"/>
          <w:szCs w:val="28"/>
        </w:rPr>
        <w:br/>
      </w:r>
      <w:r w:rsidR="006A11E3" w:rsidRPr="007901F2">
        <w:rPr>
          <w:rFonts w:ascii="Liberation Serif" w:hAnsi="Liberation Serif"/>
          <w:sz w:val="28"/>
          <w:szCs w:val="28"/>
        </w:rPr>
        <w:t xml:space="preserve">в связи с выполнением им обязательств по концессионному соглашению </w:t>
      </w:r>
      <w:r w:rsidRPr="007901F2">
        <w:rPr>
          <w:rFonts w:ascii="Liberation Serif" w:hAnsi="Liberation Serif"/>
          <w:sz w:val="28"/>
          <w:szCs w:val="28"/>
        </w:rPr>
        <w:br/>
      </w:r>
      <w:r w:rsidR="006A11E3" w:rsidRPr="007901F2">
        <w:rPr>
          <w:rFonts w:ascii="Liberation Serif" w:hAnsi="Liberation Serif"/>
          <w:sz w:val="28"/>
          <w:szCs w:val="28"/>
        </w:rPr>
        <w:lastRenderedPageBreak/>
        <w:t>от 02.09.2021 № 1/2021, заключенному между муниципальным образовани</w:t>
      </w:r>
      <w:r w:rsidRPr="007901F2">
        <w:rPr>
          <w:rFonts w:ascii="Liberation Serif" w:hAnsi="Liberation Serif"/>
          <w:sz w:val="28"/>
          <w:szCs w:val="28"/>
        </w:rPr>
        <w:t xml:space="preserve">ем Каменск-Уральский городской </w:t>
      </w:r>
      <w:r w:rsidR="006A11E3" w:rsidRPr="007901F2">
        <w:rPr>
          <w:rFonts w:ascii="Liberation Serif" w:hAnsi="Liberation Serif"/>
          <w:sz w:val="28"/>
          <w:szCs w:val="28"/>
        </w:rPr>
        <w:t>округ, от имени которого выступает орган местного самоуправления «Комитет по управлению имуществом Каменск-</w:t>
      </w:r>
      <w:r w:rsidRPr="007901F2">
        <w:rPr>
          <w:rFonts w:ascii="Liberation Serif" w:hAnsi="Liberation Serif"/>
          <w:sz w:val="28"/>
          <w:szCs w:val="28"/>
        </w:rPr>
        <w:t>Уральского городского округа», О</w:t>
      </w:r>
      <w:r w:rsidR="006A11E3" w:rsidRPr="007901F2">
        <w:rPr>
          <w:rFonts w:ascii="Liberation Serif" w:hAnsi="Liberation Serif"/>
          <w:sz w:val="28"/>
          <w:szCs w:val="28"/>
        </w:rPr>
        <w:t>бществом с ограниченной ответственностью «УПРАВЛЯЮЩАЯ КОМПАНИЯ «ТЕПЛОКОМПЛЕКС» и субъектом Рос</w:t>
      </w:r>
      <w:r w:rsidRPr="007901F2">
        <w:rPr>
          <w:rFonts w:ascii="Liberation Serif" w:hAnsi="Liberation Serif"/>
          <w:sz w:val="28"/>
          <w:szCs w:val="28"/>
        </w:rPr>
        <w:t xml:space="preserve">сийской Федерации Свердловская </w:t>
      </w:r>
      <w:r w:rsidR="006A11E3" w:rsidRPr="007901F2">
        <w:rPr>
          <w:rFonts w:ascii="Liberation Serif" w:hAnsi="Liberation Serif"/>
          <w:sz w:val="28"/>
          <w:szCs w:val="28"/>
        </w:rPr>
        <w:t xml:space="preserve">область: </w:t>
      </w:r>
    </w:p>
    <w:p w:rsidR="006A11E3" w:rsidRPr="007901F2" w:rsidRDefault="006A11E3" w:rsidP="00831F32">
      <w:pPr>
        <w:pStyle w:val="a9"/>
        <w:tabs>
          <w:tab w:val="left" w:pos="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3 000,0 тысяч рублей на 2024 год;</w:t>
      </w:r>
    </w:p>
    <w:p w:rsidR="006A11E3" w:rsidRPr="007901F2" w:rsidRDefault="006A11E3" w:rsidP="00831F32">
      <w:pPr>
        <w:pStyle w:val="a9"/>
        <w:tabs>
          <w:tab w:val="left" w:pos="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2) 10 000,0 тысяч рублей на 2025 год;</w:t>
      </w:r>
    </w:p>
    <w:p w:rsidR="006A11E3" w:rsidRPr="007901F2" w:rsidRDefault="006A11E3" w:rsidP="00831F32">
      <w:pPr>
        <w:pStyle w:val="a9"/>
        <w:tabs>
          <w:tab w:val="left" w:pos="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3) 10 000,0 тысяч рублей на 2026 год.</w:t>
      </w:r>
    </w:p>
    <w:p w:rsidR="006A11E3" w:rsidRPr="007901F2" w:rsidRDefault="006A11E3" w:rsidP="001434B3">
      <w:pPr>
        <w:pStyle w:val="a9"/>
        <w:tabs>
          <w:tab w:val="left" w:pos="360"/>
          <w:tab w:val="left" w:pos="720"/>
          <w:tab w:val="left" w:pos="80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6A11E3" w:rsidRPr="007901F2" w:rsidRDefault="006A11E3" w:rsidP="00831F32">
      <w:pPr>
        <w:tabs>
          <w:tab w:val="left" w:pos="0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28. Утвердить объём субсидий, предоставляемых </w:t>
      </w:r>
      <w:r w:rsidRPr="007901F2">
        <w:rPr>
          <w:rFonts w:ascii="Liberation Serif" w:hAnsi="Liberation Serif"/>
          <w:sz w:val="28"/>
          <w:szCs w:val="28"/>
        </w:rPr>
        <w:t>юридическим лицам, индивидуальным предпринимателям, физическим лицам - производителям товаров, работ, услуг на оплату соглашения о возмещении затрат, финансовом обеспечении затрат, связанных с оказанием муниципальных услуг в социальной сфере в соответствии с социальным сертификатом</w:t>
      </w:r>
      <w:r w:rsidRPr="007901F2">
        <w:rPr>
          <w:rFonts w:ascii="Liberation Serif" w:hAnsi="Liberation Serif" w:cs="Liberation Serif"/>
          <w:sz w:val="28"/>
          <w:szCs w:val="28"/>
        </w:rPr>
        <w:t>:</w:t>
      </w:r>
    </w:p>
    <w:p w:rsidR="006A11E3" w:rsidRPr="007901F2" w:rsidRDefault="006A11E3" w:rsidP="00831F32">
      <w:pPr>
        <w:tabs>
          <w:tab w:val="left" w:pos="0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1) 60,0 тысяч рублей на 2024 год;</w:t>
      </w:r>
    </w:p>
    <w:p w:rsidR="006A11E3" w:rsidRPr="007901F2" w:rsidRDefault="006A11E3" w:rsidP="00831F32">
      <w:pPr>
        <w:tabs>
          <w:tab w:val="left" w:pos="0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2) </w:t>
      </w:r>
      <w:r w:rsidRPr="007901F2">
        <w:rPr>
          <w:rFonts w:ascii="Liberation Serif" w:hAnsi="Liberation Serif"/>
          <w:sz w:val="28"/>
          <w:szCs w:val="28"/>
        </w:rPr>
        <w:t>0,0 тысяч рублей на 2025 год</w:t>
      </w:r>
      <w:r w:rsidRPr="007901F2">
        <w:rPr>
          <w:rFonts w:ascii="Liberation Serif" w:hAnsi="Liberation Serif" w:cs="Liberation Serif"/>
          <w:sz w:val="28"/>
          <w:szCs w:val="28"/>
        </w:rPr>
        <w:t>;</w:t>
      </w:r>
    </w:p>
    <w:p w:rsidR="006A11E3" w:rsidRPr="007901F2" w:rsidRDefault="006A11E3" w:rsidP="00831F32">
      <w:pPr>
        <w:tabs>
          <w:tab w:val="left" w:pos="0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3) 0,0 тысяч рублей на 2026 год.</w:t>
      </w:r>
    </w:p>
    <w:p w:rsidR="006A11E3" w:rsidRPr="007901F2" w:rsidRDefault="006A11E3" w:rsidP="00831F32">
      <w:pPr>
        <w:tabs>
          <w:tab w:val="left" w:pos="0"/>
        </w:tabs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6A11E3" w:rsidRPr="007901F2" w:rsidRDefault="00051FD8" w:rsidP="00831F32">
      <w:pPr>
        <w:pStyle w:val="a9"/>
        <w:tabs>
          <w:tab w:val="left" w:pos="0"/>
        </w:tabs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color w:val="000000"/>
          <w:sz w:val="28"/>
          <w:szCs w:val="28"/>
        </w:rPr>
        <w:t xml:space="preserve">29. </w:t>
      </w:r>
      <w:r w:rsidR="006A11E3" w:rsidRPr="007901F2">
        <w:rPr>
          <w:rFonts w:ascii="Liberation Serif" w:hAnsi="Liberation Serif" w:cs="Liberation Serif"/>
          <w:color w:val="000000"/>
          <w:sz w:val="28"/>
          <w:szCs w:val="28"/>
        </w:rPr>
        <w:t>Утвердить свод источников внутреннего финансирования дефицита бюджета Каменск-Уральского городского округа на 2024 год и плановый период 2025 и 2026 годов (Приложение 6).</w:t>
      </w:r>
    </w:p>
    <w:p w:rsidR="006A11E3" w:rsidRPr="007901F2" w:rsidRDefault="007901F2" w:rsidP="00831F32">
      <w:pPr>
        <w:pStyle w:val="a9"/>
        <w:tabs>
          <w:tab w:val="left" w:pos="0"/>
        </w:tabs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color w:val="000000"/>
          <w:sz w:val="28"/>
          <w:szCs w:val="28"/>
        </w:rPr>
        <w:t xml:space="preserve">30. </w:t>
      </w:r>
      <w:r w:rsidR="006A11E3" w:rsidRPr="007901F2">
        <w:rPr>
          <w:rFonts w:ascii="Liberation Serif" w:hAnsi="Liberation Serif" w:cs="Liberation Serif"/>
          <w:color w:val="000000"/>
          <w:sz w:val="28"/>
          <w:szCs w:val="28"/>
        </w:rPr>
        <w:t xml:space="preserve">Утвердить программу муниципальных внутренних заимствований Каменск-Уральского городского округа на 2024 год и плановый период 2025 </w:t>
      </w:r>
      <w:r w:rsidRPr="007901F2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6A11E3" w:rsidRPr="007901F2">
        <w:rPr>
          <w:rFonts w:ascii="Liberation Serif" w:hAnsi="Liberation Serif" w:cs="Liberation Serif"/>
          <w:color w:val="000000"/>
          <w:sz w:val="28"/>
          <w:szCs w:val="28"/>
        </w:rPr>
        <w:t>и 2026 годов (Приложение 7).</w:t>
      </w:r>
    </w:p>
    <w:p w:rsidR="006A11E3" w:rsidRPr="007901F2" w:rsidRDefault="006A11E3" w:rsidP="00831F32">
      <w:pPr>
        <w:tabs>
          <w:tab w:val="left" w:pos="0"/>
        </w:tabs>
        <w:autoSpaceDE w:val="0"/>
        <w:autoSpaceDN w:val="0"/>
        <w:adjustRightInd w:val="0"/>
        <w:rPr>
          <w:rFonts w:ascii="Liberation Serif" w:hAnsi="Liberation Serif" w:cs="Liberation Serif"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31.</w:t>
      </w:r>
      <w:r w:rsidR="007901F2" w:rsidRPr="007901F2">
        <w:rPr>
          <w:rFonts w:ascii="Liberation Serif" w:hAnsi="Liberation Serif" w:cs="Liberation Serif"/>
          <w:sz w:val="28"/>
          <w:szCs w:val="28"/>
        </w:rPr>
        <w:t xml:space="preserve"> </w:t>
      </w:r>
      <w:r w:rsidRPr="007901F2">
        <w:rPr>
          <w:rFonts w:ascii="Liberation Serif" w:hAnsi="Liberation Serif" w:cs="Liberation Serif"/>
          <w:sz w:val="28"/>
          <w:szCs w:val="28"/>
        </w:rPr>
        <w:t>В ходе</w:t>
      </w:r>
      <w:r w:rsidRPr="007901F2">
        <w:rPr>
          <w:rFonts w:ascii="Liberation Serif" w:hAnsi="Liberation Serif" w:cs="Liberation Serif"/>
          <w:color w:val="000000"/>
          <w:sz w:val="28"/>
          <w:szCs w:val="28"/>
        </w:rPr>
        <w:t xml:space="preserve"> исполнения бюджета Каменск-Уральского городского округа Администрацией Каменск-Уральского городского округа могут привлекаться кредиты от кредитных организаций, бюджетные кредиты из других бюджетов бюджетной системы Российской Федерации, в том числе бюджетные кредиты:</w:t>
      </w:r>
    </w:p>
    <w:p w:rsidR="006A11E3" w:rsidRPr="007901F2" w:rsidRDefault="006A11E3" w:rsidP="00831F32">
      <w:pPr>
        <w:tabs>
          <w:tab w:val="left" w:pos="0"/>
        </w:tabs>
        <w:autoSpaceDE w:val="0"/>
        <w:autoSpaceDN w:val="0"/>
        <w:adjustRightInd w:val="0"/>
        <w:rPr>
          <w:rFonts w:ascii="Liberation Serif" w:hAnsi="Liberation Serif" w:cs="Liberation Serif"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color w:val="000000"/>
          <w:sz w:val="28"/>
          <w:szCs w:val="28"/>
        </w:rPr>
        <w:t>1) на пополнение остатков средств на едином счете бюджета Каменск-Уральского городского округа, в пределах утвержденной программы муниципальных внутренних заимствований Каменск-Уральского городского округа на 2024 год и плановый период 2025 и 2026 годов;</w:t>
      </w:r>
    </w:p>
    <w:p w:rsidR="006A11E3" w:rsidRPr="007901F2" w:rsidRDefault="00831F32" w:rsidP="00831F32">
      <w:pPr>
        <w:tabs>
          <w:tab w:val="left" w:pos="0"/>
        </w:tabs>
        <w:autoSpaceDE w:val="0"/>
        <w:autoSpaceDN w:val="0"/>
        <w:adjustRightInd w:val="0"/>
        <w:rPr>
          <w:rFonts w:ascii="Liberation Serif" w:hAnsi="Liberation Serif" w:cs="Liberation Serif"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color w:val="000000"/>
          <w:sz w:val="28"/>
          <w:szCs w:val="28"/>
        </w:rPr>
        <w:t xml:space="preserve">2) </w:t>
      </w:r>
      <w:r w:rsidR="006A11E3" w:rsidRPr="007901F2">
        <w:rPr>
          <w:rFonts w:ascii="Liberation Serif" w:hAnsi="Liberation Serif" w:cs="Liberation Serif"/>
          <w:color w:val="000000"/>
          <w:sz w:val="28"/>
          <w:szCs w:val="28"/>
        </w:rPr>
        <w:t xml:space="preserve">для погашения долговых обязательств в виде обязательств </w:t>
      </w:r>
      <w:r w:rsidR="007901F2" w:rsidRPr="007901F2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6A11E3" w:rsidRPr="007901F2">
        <w:rPr>
          <w:rFonts w:ascii="Liberation Serif" w:hAnsi="Liberation Serif" w:cs="Liberation Serif"/>
          <w:color w:val="000000"/>
          <w:sz w:val="28"/>
          <w:szCs w:val="28"/>
        </w:rPr>
        <w:t>по кредитам, полученным от кредитных организаций.</w:t>
      </w:r>
    </w:p>
    <w:p w:rsidR="006A11E3" w:rsidRPr="007901F2" w:rsidRDefault="006A11E3" w:rsidP="00831F32">
      <w:pPr>
        <w:tabs>
          <w:tab w:val="left" w:pos="0"/>
        </w:tabs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 xml:space="preserve">32. В ходе исполнения бюджета Каменск-Уральского городского округа показатели сводной бюджетной росписи могут быть изменены в соответствии </w:t>
      </w:r>
      <w:r w:rsidR="007901F2" w:rsidRPr="007901F2">
        <w:rPr>
          <w:rFonts w:ascii="Liberation Serif" w:hAnsi="Liberation Serif" w:cs="Liberation Serif"/>
          <w:sz w:val="28"/>
          <w:szCs w:val="28"/>
        </w:rPr>
        <w:br/>
      </w:r>
      <w:r w:rsidRPr="007901F2">
        <w:rPr>
          <w:rFonts w:ascii="Liberation Serif" w:hAnsi="Liberation Serif" w:cs="Liberation Serif"/>
          <w:sz w:val="28"/>
          <w:szCs w:val="28"/>
        </w:rPr>
        <w:t>с решениями руководителя функционального органа Администрации Каменск- Уральского городского округа Финансово-бюджетное управление без внесения изменений в настоящее решение, в случаях, установленных Бюджетным кодексом Российской Федерации, а также в случаях, установленных Положением о бюджетном процессе в Каменск-Уральском городском округе, утвержденным решением Городской Думы города Каменска-Уральского.</w:t>
      </w:r>
    </w:p>
    <w:p w:rsidR="006A11E3" w:rsidRPr="007901F2" w:rsidRDefault="007901F2" w:rsidP="00831F32">
      <w:pPr>
        <w:pStyle w:val="a9"/>
        <w:tabs>
          <w:tab w:val="left" w:pos="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lastRenderedPageBreak/>
        <w:t xml:space="preserve">33. </w:t>
      </w:r>
      <w:r w:rsidR="006A11E3" w:rsidRPr="007901F2">
        <w:rPr>
          <w:rFonts w:ascii="Liberation Serif" w:hAnsi="Liberation Serif" w:cs="Liberation Serif"/>
          <w:sz w:val="28"/>
          <w:szCs w:val="28"/>
        </w:rPr>
        <w:t>Казначейское обслуживание бюджета Каменск-Уральского городского округа производится с открытием единого счета бюджета функциональному органу Администрации Каменск-Уральского городского округа Финансово-бюджетное управление в соответствии с Бюджетным кодексом Российской Федерации.</w:t>
      </w:r>
    </w:p>
    <w:p w:rsidR="006A11E3" w:rsidRPr="007901F2" w:rsidRDefault="006A11E3" w:rsidP="00831F32">
      <w:pPr>
        <w:pStyle w:val="ab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Liberation Serif" w:hAnsi="Liberation Serif" w:cs="Liberation Serif"/>
          <w:bCs/>
          <w:sz w:val="28"/>
          <w:szCs w:val="28"/>
        </w:rPr>
      </w:pPr>
      <w:r w:rsidRPr="007901F2">
        <w:rPr>
          <w:rFonts w:ascii="Liberation Serif" w:hAnsi="Liberation Serif" w:cs="Liberation Serif"/>
          <w:sz w:val="28"/>
          <w:szCs w:val="28"/>
        </w:rPr>
        <w:t>34. В ходе исполнения бюджета Каменск-Уральского городского округа функциональный орган Администрации Каменск-Уральского городского округа Финансово-бюджетное управление</w:t>
      </w:r>
      <w:r w:rsidRPr="007901F2">
        <w:rPr>
          <w:rFonts w:ascii="Liberation Serif" w:hAnsi="Liberation Serif" w:cs="Liberation Serif"/>
          <w:bCs/>
          <w:sz w:val="28"/>
          <w:szCs w:val="28"/>
        </w:rPr>
        <w:t xml:space="preserve"> осуществляет казначейское сопровождение средств местного бюджета в случаях их предоставления юридическим лицам с целью исполнения обязательств по предоставлению аванса в соответствии с муниципальными контрактами, контрактами (договорами) о поставке товаров, выполнении работ, оказании услуг, заключенными муниципальными заказчиками Каменск-Уральского городского округа, муниципальными бюджетными и муниципальными автономными учреждениями Каменск-Урал</w:t>
      </w:r>
      <w:r w:rsidR="007901F2" w:rsidRPr="007901F2">
        <w:rPr>
          <w:rFonts w:ascii="Liberation Serif" w:hAnsi="Liberation Serif" w:cs="Liberation Serif"/>
          <w:bCs/>
          <w:sz w:val="28"/>
          <w:szCs w:val="28"/>
        </w:rPr>
        <w:t xml:space="preserve">ьского городского округа, если </w:t>
      </w:r>
      <w:r w:rsidRPr="007901F2">
        <w:rPr>
          <w:rFonts w:ascii="Liberation Serif" w:hAnsi="Liberation Serif" w:cs="Liberation Serif"/>
          <w:bCs/>
          <w:sz w:val="28"/>
          <w:szCs w:val="28"/>
        </w:rPr>
        <w:t xml:space="preserve">сумма аванса составит 100 и более миллионов рублей, за исключением случаев, когда </w:t>
      </w:r>
      <w:r w:rsidR="007901F2" w:rsidRPr="007901F2">
        <w:rPr>
          <w:rFonts w:ascii="Liberation Serif" w:hAnsi="Liberation Serif" w:cs="Liberation Serif"/>
          <w:bCs/>
          <w:sz w:val="28"/>
          <w:szCs w:val="28"/>
        </w:rPr>
        <w:br/>
      </w:r>
      <w:r w:rsidRPr="007901F2">
        <w:rPr>
          <w:rFonts w:ascii="Liberation Serif" w:hAnsi="Liberation Serif" w:cs="Liberation Serif"/>
          <w:bCs/>
          <w:sz w:val="28"/>
          <w:szCs w:val="28"/>
        </w:rPr>
        <w:t>в соответствии с Бюджетным кодексом Российской Федерации указанные средства не подлежат казначейскому сопровождению.</w:t>
      </w:r>
    </w:p>
    <w:p w:rsidR="006A11E3" w:rsidRPr="007901F2" w:rsidRDefault="006A11E3" w:rsidP="00831F32">
      <w:pPr>
        <w:pStyle w:val="ab"/>
        <w:tabs>
          <w:tab w:val="left" w:pos="-142"/>
          <w:tab w:val="left" w:pos="9639"/>
        </w:tabs>
        <w:autoSpaceDE w:val="0"/>
        <w:autoSpaceDN w:val="0"/>
        <w:adjustRightInd w:val="0"/>
        <w:spacing w:after="0" w:line="240" w:lineRule="auto"/>
        <w:ind w:left="0"/>
        <w:rPr>
          <w:rFonts w:ascii="Liberation Serif" w:hAnsi="Liberation Serif" w:cs="Liberation Serif"/>
          <w:bCs/>
          <w:sz w:val="28"/>
          <w:szCs w:val="28"/>
        </w:rPr>
      </w:pPr>
      <w:r w:rsidRPr="007901F2">
        <w:rPr>
          <w:rFonts w:ascii="Liberation Serif" w:hAnsi="Liberation Serif" w:cs="Liberation Serif"/>
          <w:bCs/>
          <w:sz w:val="28"/>
          <w:szCs w:val="28"/>
        </w:rPr>
        <w:t xml:space="preserve">Казначейское сопровождение средств бюджета Каменск-Уральского городского округа, указанных в части первой настоящего пункта, осуществляется финансовым органом Каменск-Уральского городского округа </w:t>
      </w:r>
      <w:r w:rsidR="007901F2" w:rsidRPr="007901F2">
        <w:rPr>
          <w:rFonts w:ascii="Liberation Serif" w:hAnsi="Liberation Serif" w:cs="Liberation Serif"/>
          <w:bCs/>
          <w:sz w:val="28"/>
          <w:szCs w:val="28"/>
        </w:rPr>
        <w:br/>
      </w:r>
      <w:r w:rsidRPr="007901F2">
        <w:rPr>
          <w:rFonts w:ascii="Liberation Serif" w:hAnsi="Liberation Serif" w:cs="Liberation Serif"/>
          <w:bCs/>
          <w:sz w:val="28"/>
          <w:szCs w:val="28"/>
        </w:rPr>
        <w:t>в порядке, утвержденном Администрацией Каменск-Уральского городского округа в соответствии с общими требованиями, установленными Правительством Российской Федерации.</w:t>
      </w:r>
    </w:p>
    <w:p w:rsidR="006A11E3" w:rsidRPr="007901F2" w:rsidRDefault="006A11E3" w:rsidP="00831F32">
      <w:pPr>
        <w:tabs>
          <w:tab w:val="left" w:pos="0"/>
        </w:tabs>
        <w:rPr>
          <w:rFonts w:ascii="Liberation Serif" w:hAnsi="Liberation Serif" w:cs="Liberation Serif"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color w:val="000000"/>
          <w:sz w:val="28"/>
          <w:szCs w:val="28"/>
        </w:rPr>
        <w:t>35. Настоящее решение вступает в силу с 1 января 2024 года.</w:t>
      </w:r>
    </w:p>
    <w:p w:rsidR="006A11E3" w:rsidRPr="007901F2" w:rsidRDefault="006A11E3" w:rsidP="00831F32">
      <w:pPr>
        <w:tabs>
          <w:tab w:val="left" w:pos="0"/>
        </w:tabs>
        <w:rPr>
          <w:rFonts w:ascii="Liberation Serif" w:hAnsi="Liberation Serif" w:cs="Liberation Serif"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color w:val="000000"/>
          <w:sz w:val="28"/>
          <w:szCs w:val="28"/>
        </w:rPr>
        <w:t xml:space="preserve">36. 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6A11E3" w:rsidRPr="007901F2" w:rsidRDefault="006A11E3" w:rsidP="00831F32">
      <w:pPr>
        <w:rPr>
          <w:rFonts w:ascii="Liberation Serif" w:hAnsi="Liberation Serif" w:cs="Liberation Serif"/>
          <w:color w:val="000000"/>
          <w:sz w:val="28"/>
          <w:szCs w:val="28"/>
        </w:rPr>
      </w:pPr>
      <w:r w:rsidRPr="007901F2">
        <w:rPr>
          <w:rFonts w:ascii="Liberation Serif" w:hAnsi="Liberation Serif" w:cs="Liberation Serif"/>
          <w:color w:val="000000"/>
          <w:sz w:val="28"/>
          <w:szCs w:val="28"/>
        </w:rPr>
        <w:t xml:space="preserve">37. Контроль исполнения настоящего решения возложить на комитет </w:t>
      </w:r>
      <w:r w:rsidR="007901F2" w:rsidRPr="007901F2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901F2">
        <w:rPr>
          <w:rFonts w:ascii="Liberation Serif" w:hAnsi="Liberation Serif" w:cs="Liberation Serif"/>
          <w:color w:val="000000"/>
          <w:sz w:val="28"/>
          <w:szCs w:val="28"/>
        </w:rPr>
        <w:t>по экономической политике, бюджету и налогам (Чешихин Э.П.).</w:t>
      </w: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color w:val="FF0000"/>
          <w:sz w:val="28"/>
          <w:szCs w:val="28"/>
        </w:rPr>
      </w:pPr>
    </w:p>
    <w:p w:rsidR="006A11E3" w:rsidRPr="007901F2" w:rsidRDefault="006A11E3" w:rsidP="001434B3">
      <w:pPr>
        <w:tabs>
          <w:tab w:val="left" w:pos="800"/>
        </w:tabs>
        <w:rPr>
          <w:rFonts w:ascii="Liberation Serif" w:hAnsi="Liberation Serif" w:cs="Liberation Serif"/>
          <w:color w:val="FF0000"/>
          <w:sz w:val="28"/>
          <w:szCs w:val="28"/>
        </w:rPr>
      </w:pPr>
    </w:p>
    <w:p w:rsidR="006A11E3" w:rsidRPr="007901F2" w:rsidRDefault="006A11E3" w:rsidP="001434B3">
      <w:pPr>
        <w:tabs>
          <w:tab w:val="left" w:pos="800"/>
        </w:tabs>
        <w:ind w:firstLine="0"/>
        <w:rPr>
          <w:rFonts w:ascii="Liberation Serif" w:hAnsi="Liberation Serif"/>
          <w:sz w:val="28"/>
          <w:szCs w:val="28"/>
        </w:rPr>
      </w:pPr>
      <w:r w:rsidRPr="007901F2">
        <w:rPr>
          <w:rFonts w:ascii="Liberation Serif" w:hAnsi="Liberation Serif"/>
          <w:sz w:val="28"/>
          <w:szCs w:val="28"/>
        </w:rPr>
        <w:t>Председатель Думы</w:t>
      </w:r>
    </w:p>
    <w:p w:rsidR="006A11E3" w:rsidRPr="007901F2" w:rsidRDefault="006A11E3" w:rsidP="00831F32">
      <w:pPr>
        <w:tabs>
          <w:tab w:val="left" w:pos="0"/>
        </w:tabs>
        <w:ind w:firstLine="0"/>
        <w:rPr>
          <w:rFonts w:ascii="Liberation Serif" w:hAnsi="Liberation Serif"/>
          <w:sz w:val="28"/>
          <w:szCs w:val="28"/>
        </w:rPr>
      </w:pPr>
      <w:r w:rsidRPr="007901F2">
        <w:rPr>
          <w:rFonts w:ascii="Liberation Serif" w:hAnsi="Liberation Serif"/>
          <w:sz w:val="28"/>
          <w:szCs w:val="28"/>
        </w:rPr>
        <w:t>Камен</w:t>
      </w:r>
      <w:r w:rsidR="00831F32" w:rsidRPr="007901F2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B67934" w:rsidRPr="007901F2">
        <w:rPr>
          <w:rFonts w:ascii="Liberation Serif" w:hAnsi="Liberation Serif"/>
          <w:sz w:val="28"/>
          <w:szCs w:val="28"/>
        </w:rPr>
        <w:t>В.И.</w:t>
      </w:r>
      <w:r w:rsidR="00B67934">
        <w:rPr>
          <w:rFonts w:ascii="Liberation Serif" w:hAnsi="Liberation Serif"/>
          <w:sz w:val="28"/>
          <w:szCs w:val="28"/>
        </w:rPr>
        <w:t xml:space="preserve"> </w:t>
      </w:r>
      <w:r w:rsidRPr="007901F2">
        <w:rPr>
          <w:rFonts w:ascii="Liberation Serif" w:hAnsi="Liberation Serif"/>
          <w:sz w:val="28"/>
          <w:szCs w:val="28"/>
        </w:rPr>
        <w:t xml:space="preserve">Пермяков </w:t>
      </w:r>
    </w:p>
    <w:p w:rsidR="006A11E3" w:rsidRPr="007901F2" w:rsidRDefault="006A11E3" w:rsidP="001434B3">
      <w:pPr>
        <w:tabs>
          <w:tab w:val="left" w:pos="800"/>
        </w:tabs>
        <w:ind w:firstLine="0"/>
        <w:rPr>
          <w:rFonts w:ascii="Liberation Serif" w:hAnsi="Liberation Serif"/>
          <w:sz w:val="28"/>
          <w:szCs w:val="28"/>
        </w:rPr>
      </w:pPr>
    </w:p>
    <w:p w:rsidR="006A11E3" w:rsidRPr="007901F2" w:rsidRDefault="006A11E3" w:rsidP="001434B3">
      <w:pPr>
        <w:tabs>
          <w:tab w:val="left" w:pos="800"/>
        </w:tabs>
        <w:ind w:firstLine="0"/>
        <w:rPr>
          <w:rFonts w:ascii="Liberation Serif" w:hAnsi="Liberation Serif"/>
          <w:sz w:val="28"/>
          <w:szCs w:val="28"/>
        </w:rPr>
      </w:pPr>
    </w:p>
    <w:p w:rsidR="006A11E3" w:rsidRPr="007901F2" w:rsidRDefault="006A11E3" w:rsidP="001434B3">
      <w:pPr>
        <w:tabs>
          <w:tab w:val="left" w:pos="800"/>
        </w:tabs>
        <w:ind w:firstLine="0"/>
        <w:rPr>
          <w:rFonts w:ascii="Liberation Serif" w:hAnsi="Liberation Serif"/>
          <w:sz w:val="28"/>
          <w:szCs w:val="28"/>
        </w:rPr>
      </w:pPr>
      <w:r w:rsidRPr="007901F2">
        <w:rPr>
          <w:rFonts w:ascii="Liberation Serif" w:hAnsi="Liberation Serif"/>
          <w:sz w:val="28"/>
          <w:szCs w:val="28"/>
        </w:rPr>
        <w:t>Глава</w:t>
      </w:r>
    </w:p>
    <w:p w:rsidR="006A11E3" w:rsidRPr="007901F2" w:rsidRDefault="006A11E3" w:rsidP="001434B3">
      <w:pPr>
        <w:tabs>
          <w:tab w:val="left" w:pos="800"/>
        </w:tabs>
        <w:ind w:right="-1" w:firstLine="0"/>
        <w:rPr>
          <w:rFonts w:ascii="Liberation Serif" w:hAnsi="Liberation Serif"/>
          <w:sz w:val="28"/>
          <w:szCs w:val="28"/>
        </w:rPr>
      </w:pPr>
      <w:r w:rsidRPr="007901F2">
        <w:rPr>
          <w:rFonts w:ascii="Liberation Serif" w:hAnsi="Liberation Serif"/>
          <w:sz w:val="28"/>
          <w:szCs w:val="28"/>
        </w:rPr>
        <w:t>Камен</w:t>
      </w:r>
      <w:r w:rsidR="00831F32" w:rsidRPr="007901F2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7901F2">
        <w:rPr>
          <w:rFonts w:ascii="Liberation Serif" w:hAnsi="Liberation Serif"/>
          <w:sz w:val="28"/>
          <w:szCs w:val="28"/>
        </w:rPr>
        <w:tab/>
      </w:r>
      <w:r w:rsidR="00B67934" w:rsidRPr="007901F2">
        <w:rPr>
          <w:rFonts w:ascii="Liberation Serif" w:hAnsi="Liberation Serif"/>
          <w:sz w:val="28"/>
          <w:szCs w:val="28"/>
        </w:rPr>
        <w:t>А.А.</w:t>
      </w:r>
      <w:r w:rsidR="00B67934">
        <w:rPr>
          <w:rFonts w:ascii="Liberation Serif" w:hAnsi="Liberation Serif"/>
          <w:sz w:val="28"/>
          <w:szCs w:val="28"/>
        </w:rPr>
        <w:t xml:space="preserve"> </w:t>
      </w:r>
      <w:r w:rsidRPr="007901F2">
        <w:rPr>
          <w:rFonts w:ascii="Liberation Serif" w:hAnsi="Liberation Serif"/>
          <w:sz w:val="28"/>
          <w:szCs w:val="28"/>
        </w:rPr>
        <w:t xml:space="preserve">Герасимов </w:t>
      </w:r>
    </w:p>
    <w:sectPr w:rsidR="006A11E3" w:rsidRPr="007901F2" w:rsidSect="00831F32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9F1" w:rsidRDefault="00D319F1" w:rsidP="006A2A47">
      <w:r>
        <w:separator/>
      </w:r>
    </w:p>
  </w:endnote>
  <w:endnote w:type="continuationSeparator" w:id="1">
    <w:p w:rsidR="00D319F1" w:rsidRDefault="00D319F1" w:rsidP="006A2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9F1" w:rsidRDefault="00D319F1" w:rsidP="006A2A47">
      <w:r>
        <w:separator/>
      </w:r>
    </w:p>
  </w:footnote>
  <w:footnote w:type="continuationSeparator" w:id="1">
    <w:p w:rsidR="00D319F1" w:rsidRDefault="00D319F1" w:rsidP="006A2A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1E3" w:rsidRDefault="002D39F9">
    <w:pPr>
      <w:pStyle w:val="ad"/>
      <w:jc w:val="center"/>
    </w:pPr>
    <w:fldSimple w:instr=" PAGE   \* MERGEFORMAT ">
      <w:r w:rsidR="00BF296C">
        <w:rPr>
          <w:noProof/>
        </w:rPr>
        <w:t>2</w:t>
      </w:r>
    </w:fldSimple>
  </w:p>
  <w:p w:rsidR="006A11E3" w:rsidRDefault="006A11E3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284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3ABC"/>
    <w:rsid w:val="000062FC"/>
    <w:rsid w:val="0001341B"/>
    <w:rsid w:val="0001372B"/>
    <w:rsid w:val="00014F95"/>
    <w:rsid w:val="00051FD8"/>
    <w:rsid w:val="00057396"/>
    <w:rsid w:val="00070707"/>
    <w:rsid w:val="00072354"/>
    <w:rsid w:val="000724A4"/>
    <w:rsid w:val="00076782"/>
    <w:rsid w:val="00077976"/>
    <w:rsid w:val="00080EFA"/>
    <w:rsid w:val="00083EF0"/>
    <w:rsid w:val="00084CF0"/>
    <w:rsid w:val="000851D1"/>
    <w:rsid w:val="00086272"/>
    <w:rsid w:val="00095276"/>
    <w:rsid w:val="000A04E7"/>
    <w:rsid w:val="000A5477"/>
    <w:rsid w:val="000A6CE7"/>
    <w:rsid w:val="000D5B25"/>
    <w:rsid w:val="000E1B27"/>
    <w:rsid w:val="000E425F"/>
    <w:rsid w:val="000E61A4"/>
    <w:rsid w:val="000F347E"/>
    <w:rsid w:val="001065FF"/>
    <w:rsid w:val="0011695A"/>
    <w:rsid w:val="001219CD"/>
    <w:rsid w:val="00133698"/>
    <w:rsid w:val="0013610E"/>
    <w:rsid w:val="001434B3"/>
    <w:rsid w:val="00150CC8"/>
    <w:rsid w:val="001512E3"/>
    <w:rsid w:val="00160DBF"/>
    <w:rsid w:val="001620AE"/>
    <w:rsid w:val="00163103"/>
    <w:rsid w:val="001668CB"/>
    <w:rsid w:val="00182DF7"/>
    <w:rsid w:val="00183A77"/>
    <w:rsid w:val="00184222"/>
    <w:rsid w:val="0018469F"/>
    <w:rsid w:val="00186611"/>
    <w:rsid w:val="00193032"/>
    <w:rsid w:val="001A6838"/>
    <w:rsid w:val="001B73F9"/>
    <w:rsid w:val="001C4C37"/>
    <w:rsid w:val="001C65E8"/>
    <w:rsid w:val="001D0FDA"/>
    <w:rsid w:val="001E4AB3"/>
    <w:rsid w:val="001E61A2"/>
    <w:rsid w:val="001F1590"/>
    <w:rsid w:val="00213E06"/>
    <w:rsid w:val="002236EE"/>
    <w:rsid w:val="00225EBF"/>
    <w:rsid w:val="0023226A"/>
    <w:rsid w:val="0023329F"/>
    <w:rsid w:val="00234072"/>
    <w:rsid w:val="00245D30"/>
    <w:rsid w:val="00247FDA"/>
    <w:rsid w:val="0026538F"/>
    <w:rsid w:val="00265DFA"/>
    <w:rsid w:val="00274CD5"/>
    <w:rsid w:val="00276BE7"/>
    <w:rsid w:val="00286220"/>
    <w:rsid w:val="0028628A"/>
    <w:rsid w:val="002A459B"/>
    <w:rsid w:val="002A5F60"/>
    <w:rsid w:val="002A6680"/>
    <w:rsid w:val="002B2F97"/>
    <w:rsid w:val="002C62C3"/>
    <w:rsid w:val="002D39F9"/>
    <w:rsid w:val="002D67C2"/>
    <w:rsid w:val="002D74D1"/>
    <w:rsid w:val="002E1F89"/>
    <w:rsid w:val="002F07E6"/>
    <w:rsid w:val="002F43BD"/>
    <w:rsid w:val="00301773"/>
    <w:rsid w:val="00302B57"/>
    <w:rsid w:val="00311136"/>
    <w:rsid w:val="00312539"/>
    <w:rsid w:val="00314C73"/>
    <w:rsid w:val="00315755"/>
    <w:rsid w:val="00315898"/>
    <w:rsid w:val="0032007C"/>
    <w:rsid w:val="003228B4"/>
    <w:rsid w:val="003243FF"/>
    <w:rsid w:val="00330F24"/>
    <w:rsid w:val="003379A5"/>
    <w:rsid w:val="00344475"/>
    <w:rsid w:val="003510EA"/>
    <w:rsid w:val="003520FE"/>
    <w:rsid w:val="00352B7E"/>
    <w:rsid w:val="003573F4"/>
    <w:rsid w:val="003657FD"/>
    <w:rsid w:val="003730D4"/>
    <w:rsid w:val="00374C89"/>
    <w:rsid w:val="00375D9F"/>
    <w:rsid w:val="00381A1B"/>
    <w:rsid w:val="00384625"/>
    <w:rsid w:val="00393B0F"/>
    <w:rsid w:val="0039401C"/>
    <w:rsid w:val="003A1E02"/>
    <w:rsid w:val="003A7D06"/>
    <w:rsid w:val="003B5AE0"/>
    <w:rsid w:val="003C54A9"/>
    <w:rsid w:val="003C73B7"/>
    <w:rsid w:val="003D4072"/>
    <w:rsid w:val="003D4AFB"/>
    <w:rsid w:val="003D50CA"/>
    <w:rsid w:val="003D73E8"/>
    <w:rsid w:val="003F0F15"/>
    <w:rsid w:val="003F6459"/>
    <w:rsid w:val="003F74EB"/>
    <w:rsid w:val="004035EB"/>
    <w:rsid w:val="00412C19"/>
    <w:rsid w:val="00414027"/>
    <w:rsid w:val="00420230"/>
    <w:rsid w:val="00426E11"/>
    <w:rsid w:val="004278D7"/>
    <w:rsid w:val="00437CC0"/>
    <w:rsid w:val="0044127D"/>
    <w:rsid w:val="00450745"/>
    <w:rsid w:val="0045393C"/>
    <w:rsid w:val="004554E3"/>
    <w:rsid w:val="00457CDC"/>
    <w:rsid w:val="00463B7D"/>
    <w:rsid w:val="0046650D"/>
    <w:rsid w:val="00466829"/>
    <w:rsid w:val="00482301"/>
    <w:rsid w:val="0048441F"/>
    <w:rsid w:val="00486117"/>
    <w:rsid w:val="00490265"/>
    <w:rsid w:val="00490EA9"/>
    <w:rsid w:val="00494A3A"/>
    <w:rsid w:val="004A68C5"/>
    <w:rsid w:val="004A6B6F"/>
    <w:rsid w:val="004B0D4D"/>
    <w:rsid w:val="004B380A"/>
    <w:rsid w:val="004C076C"/>
    <w:rsid w:val="004C26AE"/>
    <w:rsid w:val="004C3D72"/>
    <w:rsid w:val="004C6CBE"/>
    <w:rsid w:val="004D183D"/>
    <w:rsid w:val="004D1F0C"/>
    <w:rsid w:val="004D6927"/>
    <w:rsid w:val="004D752D"/>
    <w:rsid w:val="004D7F8E"/>
    <w:rsid w:val="004E4CEA"/>
    <w:rsid w:val="004E660B"/>
    <w:rsid w:val="004F4246"/>
    <w:rsid w:val="004F4B9C"/>
    <w:rsid w:val="004F535C"/>
    <w:rsid w:val="0050100A"/>
    <w:rsid w:val="00504C09"/>
    <w:rsid w:val="005122FB"/>
    <w:rsid w:val="00512939"/>
    <w:rsid w:val="00513BA4"/>
    <w:rsid w:val="0052102E"/>
    <w:rsid w:val="00527F68"/>
    <w:rsid w:val="00534FF6"/>
    <w:rsid w:val="00536788"/>
    <w:rsid w:val="00536B61"/>
    <w:rsid w:val="0054074C"/>
    <w:rsid w:val="00543462"/>
    <w:rsid w:val="00546009"/>
    <w:rsid w:val="00550638"/>
    <w:rsid w:val="00552726"/>
    <w:rsid w:val="00561A44"/>
    <w:rsid w:val="005662E4"/>
    <w:rsid w:val="00581CE1"/>
    <w:rsid w:val="0058430C"/>
    <w:rsid w:val="0058459C"/>
    <w:rsid w:val="00584B60"/>
    <w:rsid w:val="005863C6"/>
    <w:rsid w:val="00587FEC"/>
    <w:rsid w:val="00597869"/>
    <w:rsid w:val="005A103E"/>
    <w:rsid w:val="005A37C0"/>
    <w:rsid w:val="005A7384"/>
    <w:rsid w:val="005A7CD3"/>
    <w:rsid w:val="005B06C7"/>
    <w:rsid w:val="005B0FDB"/>
    <w:rsid w:val="005B6060"/>
    <w:rsid w:val="005C720E"/>
    <w:rsid w:val="005D0104"/>
    <w:rsid w:val="005D03B6"/>
    <w:rsid w:val="005D31B6"/>
    <w:rsid w:val="005E0D7F"/>
    <w:rsid w:val="005E4B23"/>
    <w:rsid w:val="005E7AD2"/>
    <w:rsid w:val="005F30AF"/>
    <w:rsid w:val="005F453A"/>
    <w:rsid w:val="005F758B"/>
    <w:rsid w:val="00601146"/>
    <w:rsid w:val="0061057C"/>
    <w:rsid w:val="00617CBA"/>
    <w:rsid w:val="00620E9E"/>
    <w:rsid w:val="0062337D"/>
    <w:rsid w:val="00625E0E"/>
    <w:rsid w:val="00630AE8"/>
    <w:rsid w:val="0063484A"/>
    <w:rsid w:val="00636BFA"/>
    <w:rsid w:val="00644A94"/>
    <w:rsid w:val="00645545"/>
    <w:rsid w:val="00647AEE"/>
    <w:rsid w:val="00662920"/>
    <w:rsid w:val="00662F12"/>
    <w:rsid w:val="00664175"/>
    <w:rsid w:val="006647C8"/>
    <w:rsid w:val="00674B39"/>
    <w:rsid w:val="006856DF"/>
    <w:rsid w:val="00691CD3"/>
    <w:rsid w:val="006A11E3"/>
    <w:rsid w:val="006A14CB"/>
    <w:rsid w:val="006A2A47"/>
    <w:rsid w:val="006B4863"/>
    <w:rsid w:val="006B52B9"/>
    <w:rsid w:val="006B62D9"/>
    <w:rsid w:val="006C08B8"/>
    <w:rsid w:val="006C0F72"/>
    <w:rsid w:val="006C21D5"/>
    <w:rsid w:val="006C66BA"/>
    <w:rsid w:val="006C6C5E"/>
    <w:rsid w:val="006D3BC5"/>
    <w:rsid w:val="006D78CD"/>
    <w:rsid w:val="006E3BCC"/>
    <w:rsid w:val="006E6B33"/>
    <w:rsid w:val="006F0630"/>
    <w:rsid w:val="006F2588"/>
    <w:rsid w:val="006F5F24"/>
    <w:rsid w:val="006F6D65"/>
    <w:rsid w:val="00702165"/>
    <w:rsid w:val="00704AC9"/>
    <w:rsid w:val="007056B2"/>
    <w:rsid w:val="007154C7"/>
    <w:rsid w:val="00720985"/>
    <w:rsid w:val="00722EF5"/>
    <w:rsid w:val="00723873"/>
    <w:rsid w:val="00724A26"/>
    <w:rsid w:val="007333A1"/>
    <w:rsid w:val="0074104F"/>
    <w:rsid w:val="00742968"/>
    <w:rsid w:val="00742F79"/>
    <w:rsid w:val="00743F7E"/>
    <w:rsid w:val="00746899"/>
    <w:rsid w:val="00747FC5"/>
    <w:rsid w:val="007715EE"/>
    <w:rsid w:val="007801BD"/>
    <w:rsid w:val="00783D96"/>
    <w:rsid w:val="00784648"/>
    <w:rsid w:val="007901F2"/>
    <w:rsid w:val="0079586E"/>
    <w:rsid w:val="00796A0D"/>
    <w:rsid w:val="007A1EEB"/>
    <w:rsid w:val="007A4BF1"/>
    <w:rsid w:val="007B057D"/>
    <w:rsid w:val="007C3595"/>
    <w:rsid w:val="007C52C0"/>
    <w:rsid w:val="007E49DF"/>
    <w:rsid w:val="007E563A"/>
    <w:rsid w:val="007E652C"/>
    <w:rsid w:val="007F17BF"/>
    <w:rsid w:val="007F4E6C"/>
    <w:rsid w:val="007F6180"/>
    <w:rsid w:val="0080453A"/>
    <w:rsid w:val="00810A15"/>
    <w:rsid w:val="00811C9A"/>
    <w:rsid w:val="00813AF1"/>
    <w:rsid w:val="00831954"/>
    <w:rsid w:val="00831F32"/>
    <w:rsid w:val="008454DB"/>
    <w:rsid w:val="00853B13"/>
    <w:rsid w:val="00863F8C"/>
    <w:rsid w:val="00865031"/>
    <w:rsid w:val="0086618B"/>
    <w:rsid w:val="00871148"/>
    <w:rsid w:val="00877C72"/>
    <w:rsid w:val="0088452B"/>
    <w:rsid w:val="00884839"/>
    <w:rsid w:val="008952AE"/>
    <w:rsid w:val="00896CBC"/>
    <w:rsid w:val="008B347F"/>
    <w:rsid w:val="008B7FB0"/>
    <w:rsid w:val="008C0E41"/>
    <w:rsid w:val="008C2A4E"/>
    <w:rsid w:val="008C32A9"/>
    <w:rsid w:val="008C5E61"/>
    <w:rsid w:val="008D39E1"/>
    <w:rsid w:val="008E049E"/>
    <w:rsid w:val="008E0AD5"/>
    <w:rsid w:val="008E35C6"/>
    <w:rsid w:val="008F24CC"/>
    <w:rsid w:val="008F2E96"/>
    <w:rsid w:val="008F5166"/>
    <w:rsid w:val="008F589F"/>
    <w:rsid w:val="008F63D2"/>
    <w:rsid w:val="008F6AA9"/>
    <w:rsid w:val="008F6E03"/>
    <w:rsid w:val="00900351"/>
    <w:rsid w:val="00900A6B"/>
    <w:rsid w:val="00901A08"/>
    <w:rsid w:val="0091098E"/>
    <w:rsid w:val="009135D8"/>
    <w:rsid w:val="00913F83"/>
    <w:rsid w:val="00923291"/>
    <w:rsid w:val="009311DF"/>
    <w:rsid w:val="00931715"/>
    <w:rsid w:val="009329C6"/>
    <w:rsid w:val="009342FB"/>
    <w:rsid w:val="0094427D"/>
    <w:rsid w:val="00945DE1"/>
    <w:rsid w:val="00950F9B"/>
    <w:rsid w:val="00953176"/>
    <w:rsid w:val="00956960"/>
    <w:rsid w:val="00960BCC"/>
    <w:rsid w:val="00974C17"/>
    <w:rsid w:val="00975A1C"/>
    <w:rsid w:val="00980358"/>
    <w:rsid w:val="009812A1"/>
    <w:rsid w:val="009830A7"/>
    <w:rsid w:val="009976AF"/>
    <w:rsid w:val="009A4476"/>
    <w:rsid w:val="009B5A2D"/>
    <w:rsid w:val="009C0296"/>
    <w:rsid w:val="009D1F6D"/>
    <w:rsid w:val="009E1A8B"/>
    <w:rsid w:val="009E7BC5"/>
    <w:rsid w:val="009F0F3A"/>
    <w:rsid w:val="009F1486"/>
    <w:rsid w:val="009F1B0C"/>
    <w:rsid w:val="009F63DC"/>
    <w:rsid w:val="009F6E5A"/>
    <w:rsid w:val="00A1076A"/>
    <w:rsid w:val="00A10C0F"/>
    <w:rsid w:val="00A11A42"/>
    <w:rsid w:val="00A145A4"/>
    <w:rsid w:val="00A14967"/>
    <w:rsid w:val="00A26589"/>
    <w:rsid w:val="00A31DA4"/>
    <w:rsid w:val="00A40136"/>
    <w:rsid w:val="00A40961"/>
    <w:rsid w:val="00A54864"/>
    <w:rsid w:val="00A74DB2"/>
    <w:rsid w:val="00A76046"/>
    <w:rsid w:val="00A802FB"/>
    <w:rsid w:val="00A875E0"/>
    <w:rsid w:val="00A958E8"/>
    <w:rsid w:val="00AB06E1"/>
    <w:rsid w:val="00AB6987"/>
    <w:rsid w:val="00AB755A"/>
    <w:rsid w:val="00AC40F8"/>
    <w:rsid w:val="00AC7823"/>
    <w:rsid w:val="00AD0402"/>
    <w:rsid w:val="00AD4557"/>
    <w:rsid w:val="00AE5063"/>
    <w:rsid w:val="00AF44A6"/>
    <w:rsid w:val="00B02102"/>
    <w:rsid w:val="00B043F9"/>
    <w:rsid w:val="00B20CB4"/>
    <w:rsid w:val="00B22E1E"/>
    <w:rsid w:val="00B33156"/>
    <w:rsid w:val="00B373CA"/>
    <w:rsid w:val="00B40B5F"/>
    <w:rsid w:val="00B46EC6"/>
    <w:rsid w:val="00B53582"/>
    <w:rsid w:val="00B559C5"/>
    <w:rsid w:val="00B56EDC"/>
    <w:rsid w:val="00B63BFD"/>
    <w:rsid w:val="00B652DD"/>
    <w:rsid w:val="00B66107"/>
    <w:rsid w:val="00B67934"/>
    <w:rsid w:val="00B74374"/>
    <w:rsid w:val="00B77AA9"/>
    <w:rsid w:val="00B82FA6"/>
    <w:rsid w:val="00B872B6"/>
    <w:rsid w:val="00B95DBC"/>
    <w:rsid w:val="00B9739D"/>
    <w:rsid w:val="00BA5D10"/>
    <w:rsid w:val="00BA7870"/>
    <w:rsid w:val="00BB171F"/>
    <w:rsid w:val="00BB2298"/>
    <w:rsid w:val="00BB441A"/>
    <w:rsid w:val="00BB589D"/>
    <w:rsid w:val="00BB6AC2"/>
    <w:rsid w:val="00BC195B"/>
    <w:rsid w:val="00BC29EF"/>
    <w:rsid w:val="00BC2F73"/>
    <w:rsid w:val="00BC77AC"/>
    <w:rsid w:val="00BD2AA7"/>
    <w:rsid w:val="00BD318E"/>
    <w:rsid w:val="00BD6B79"/>
    <w:rsid w:val="00BE2C3F"/>
    <w:rsid w:val="00BE4FA5"/>
    <w:rsid w:val="00BE6C69"/>
    <w:rsid w:val="00BF296C"/>
    <w:rsid w:val="00BF3C90"/>
    <w:rsid w:val="00BF44EA"/>
    <w:rsid w:val="00BF6E52"/>
    <w:rsid w:val="00C00266"/>
    <w:rsid w:val="00C03F7D"/>
    <w:rsid w:val="00C03FA6"/>
    <w:rsid w:val="00C05CDE"/>
    <w:rsid w:val="00C14610"/>
    <w:rsid w:val="00C160EA"/>
    <w:rsid w:val="00C16B66"/>
    <w:rsid w:val="00C2301F"/>
    <w:rsid w:val="00C258A1"/>
    <w:rsid w:val="00C33008"/>
    <w:rsid w:val="00C34791"/>
    <w:rsid w:val="00C40570"/>
    <w:rsid w:val="00C40E1B"/>
    <w:rsid w:val="00C41543"/>
    <w:rsid w:val="00C42F6F"/>
    <w:rsid w:val="00C43FC9"/>
    <w:rsid w:val="00C52591"/>
    <w:rsid w:val="00C532A2"/>
    <w:rsid w:val="00C545F8"/>
    <w:rsid w:val="00C55198"/>
    <w:rsid w:val="00C5696A"/>
    <w:rsid w:val="00C56CB4"/>
    <w:rsid w:val="00C63D1E"/>
    <w:rsid w:val="00C64F2E"/>
    <w:rsid w:val="00C65BFE"/>
    <w:rsid w:val="00C663BB"/>
    <w:rsid w:val="00C7122D"/>
    <w:rsid w:val="00C7272F"/>
    <w:rsid w:val="00C727EF"/>
    <w:rsid w:val="00C745C0"/>
    <w:rsid w:val="00C8290F"/>
    <w:rsid w:val="00C84026"/>
    <w:rsid w:val="00C84916"/>
    <w:rsid w:val="00C872DB"/>
    <w:rsid w:val="00C87DFB"/>
    <w:rsid w:val="00C9217B"/>
    <w:rsid w:val="00C93D77"/>
    <w:rsid w:val="00C965CD"/>
    <w:rsid w:val="00CA14D7"/>
    <w:rsid w:val="00CA279A"/>
    <w:rsid w:val="00CA36D4"/>
    <w:rsid w:val="00CB0AD1"/>
    <w:rsid w:val="00CB0C59"/>
    <w:rsid w:val="00CB1DBA"/>
    <w:rsid w:val="00CB24C8"/>
    <w:rsid w:val="00CB26A5"/>
    <w:rsid w:val="00CB2DB5"/>
    <w:rsid w:val="00CB4186"/>
    <w:rsid w:val="00CB62CE"/>
    <w:rsid w:val="00CC2D68"/>
    <w:rsid w:val="00CC2ED5"/>
    <w:rsid w:val="00CC75F9"/>
    <w:rsid w:val="00CD2F46"/>
    <w:rsid w:val="00CD764C"/>
    <w:rsid w:val="00CE6FE1"/>
    <w:rsid w:val="00CF09ED"/>
    <w:rsid w:val="00CF2225"/>
    <w:rsid w:val="00CF5127"/>
    <w:rsid w:val="00CF7251"/>
    <w:rsid w:val="00CF7854"/>
    <w:rsid w:val="00D01B0C"/>
    <w:rsid w:val="00D025E1"/>
    <w:rsid w:val="00D04A24"/>
    <w:rsid w:val="00D144F3"/>
    <w:rsid w:val="00D17FB9"/>
    <w:rsid w:val="00D200D8"/>
    <w:rsid w:val="00D20E32"/>
    <w:rsid w:val="00D21EC6"/>
    <w:rsid w:val="00D2209B"/>
    <w:rsid w:val="00D236B0"/>
    <w:rsid w:val="00D26A36"/>
    <w:rsid w:val="00D319F1"/>
    <w:rsid w:val="00D36527"/>
    <w:rsid w:val="00D374D3"/>
    <w:rsid w:val="00D41157"/>
    <w:rsid w:val="00D46873"/>
    <w:rsid w:val="00D71CA1"/>
    <w:rsid w:val="00D71E4E"/>
    <w:rsid w:val="00D75864"/>
    <w:rsid w:val="00D90A81"/>
    <w:rsid w:val="00D921D5"/>
    <w:rsid w:val="00DA2198"/>
    <w:rsid w:val="00DA26D7"/>
    <w:rsid w:val="00DA2DC7"/>
    <w:rsid w:val="00DA4603"/>
    <w:rsid w:val="00DA7F5C"/>
    <w:rsid w:val="00DB6BB5"/>
    <w:rsid w:val="00DC0B3F"/>
    <w:rsid w:val="00DC12E7"/>
    <w:rsid w:val="00DC2023"/>
    <w:rsid w:val="00DD4222"/>
    <w:rsid w:val="00DE069E"/>
    <w:rsid w:val="00DE1656"/>
    <w:rsid w:val="00DE4BE7"/>
    <w:rsid w:val="00DE56E7"/>
    <w:rsid w:val="00DE6050"/>
    <w:rsid w:val="00DE724D"/>
    <w:rsid w:val="00DE7CAD"/>
    <w:rsid w:val="00E0100F"/>
    <w:rsid w:val="00E01302"/>
    <w:rsid w:val="00E02CBE"/>
    <w:rsid w:val="00E05E58"/>
    <w:rsid w:val="00E06276"/>
    <w:rsid w:val="00E13D0D"/>
    <w:rsid w:val="00E34B8F"/>
    <w:rsid w:val="00E41ECD"/>
    <w:rsid w:val="00E428D7"/>
    <w:rsid w:val="00E4429E"/>
    <w:rsid w:val="00E46014"/>
    <w:rsid w:val="00E47F74"/>
    <w:rsid w:val="00E57610"/>
    <w:rsid w:val="00E62B94"/>
    <w:rsid w:val="00E64BC0"/>
    <w:rsid w:val="00E70950"/>
    <w:rsid w:val="00E712F9"/>
    <w:rsid w:val="00E73929"/>
    <w:rsid w:val="00E745C8"/>
    <w:rsid w:val="00E75BC6"/>
    <w:rsid w:val="00E847C6"/>
    <w:rsid w:val="00E905F4"/>
    <w:rsid w:val="00E92571"/>
    <w:rsid w:val="00E940AC"/>
    <w:rsid w:val="00E94986"/>
    <w:rsid w:val="00E9526E"/>
    <w:rsid w:val="00EA0914"/>
    <w:rsid w:val="00EA45BB"/>
    <w:rsid w:val="00EB088A"/>
    <w:rsid w:val="00EB3E58"/>
    <w:rsid w:val="00EB557D"/>
    <w:rsid w:val="00EB7E30"/>
    <w:rsid w:val="00EC24FE"/>
    <w:rsid w:val="00EC2B61"/>
    <w:rsid w:val="00ED1594"/>
    <w:rsid w:val="00ED5509"/>
    <w:rsid w:val="00EE2F0E"/>
    <w:rsid w:val="00EE4587"/>
    <w:rsid w:val="00EF4D1B"/>
    <w:rsid w:val="00F00628"/>
    <w:rsid w:val="00F031A1"/>
    <w:rsid w:val="00F04B3D"/>
    <w:rsid w:val="00F06168"/>
    <w:rsid w:val="00F117ED"/>
    <w:rsid w:val="00F13010"/>
    <w:rsid w:val="00F21E49"/>
    <w:rsid w:val="00F23D55"/>
    <w:rsid w:val="00F241E1"/>
    <w:rsid w:val="00F252BE"/>
    <w:rsid w:val="00F25C92"/>
    <w:rsid w:val="00F26F68"/>
    <w:rsid w:val="00F46198"/>
    <w:rsid w:val="00F54147"/>
    <w:rsid w:val="00F62E73"/>
    <w:rsid w:val="00F67C0E"/>
    <w:rsid w:val="00F72DDC"/>
    <w:rsid w:val="00F73326"/>
    <w:rsid w:val="00F73FF0"/>
    <w:rsid w:val="00F96A4B"/>
    <w:rsid w:val="00FA194B"/>
    <w:rsid w:val="00FA3C20"/>
    <w:rsid w:val="00FA4EBD"/>
    <w:rsid w:val="00FA5066"/>
    <w:rsid w:val="00FB1069"/>
    <w:rsid w:val="00FB45CB"/>
    <w:rsid w:val="00FB62FD"/>
    <w:rsid w:val="00FC02F3"/>
    <w:rsid w:val="00FC4727"/>
    <w:rsid w:val="00FC5B39"/>
    <w:rsid w:val="00FC751C"/>
    <w:rsid w:val="00FD1E5F"/>
    <w:rsid w:val="00FD4F0A"/>
    <w:rsid w:val="00FD7DEC"/>
    <w:rsid w:val="00FE224B"/>
    <w:rsid w:val="00FE5477"/>
    <w:rsid w:val="00FE7AC4"/>
    <w:rsid w:val="00FF6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pPr>
      <w:ind w:firstLine="709"/>
      <w:jc w:val="both"/>
    </w:p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67C2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2D67C2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 w:firstLine="709"/>
      <w:jc w:val="both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  <w:jc w:val="both"/>
    </w:pPr>
    <w:rPr>
      <w:rFonts w:ascii="Arial" w:hAnsi="Arial" w:cs="Arial"/>
      <w:lang w:eastAsia="ar-SA"/>
    </w:rPr>
  </w:style>
  <w:style w:type="paragraph" w:styleId="ab">
    <w:name w:val="List Paragraph"/>
    <w:basedOn w:val="a"/>
    <w:uiPriority w:val="99"/>
    <w:qFormat/>
    <w:rsid w:val="004A6B6F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Normal (Web)"/>
    <w:basedOn w:val="a"/>
    <w:uiPriority w:val="99"/>
    <w:rsid w:val="006647C8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rsid w:val="006A2A4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6A2A47"/>
    <w:rPr>
      <w:rFonts w:cs="Times New Roman"/>
      <w:sz w:val="20"/>
      <w:szCs w:val="20"/>
    </w:rPr>
  </w:style>
  <w:style w:type="paragraph" w:styleId="af">
    <w:name w:val="footer"/>
    <w:basedOn w:val="a"/>
    <w:link w:val="af0"/>
    <w:uiPriority w:val="99"/>
    <w:semiHidden/>
    <w:rsid w:val="006A2A4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6A2A47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87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824D2610581E2D0C5D1177DDC0C1BCF9F865AA0471FD50B24847034069BABF73780A6327879CF1B71E1655E1EE8FBCDADC93FCE6D06370207853F1Bi4J9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1169</TotalTime>
  <Pages>7</Pages>
  <Words>2382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293</cp:revision>
  <cp:lastPrinted>2023-12-04T09:33:00Z</cp:lastPrinted>
  <dcterms:created xsi:type="dcterms:W3CDTF">2020-08-05T08:43:00Z</dcterms:created>
  <dcterms:modified xsi:type="dcterms:W3CDTF">2023-12-07T05:18:00Z</dcterms:modified>
</cp:coreProperties>
</file>